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616706" w:rsidRDefault="00EC05A4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063" w:history="1">
        <w:r w:rsidR="00616706" w:rsidRPr="002559B1">
          <w:rPr>
            <w:rStyle w:val="aa"/>
          </w:rPr>
          <w:t>MPLS-TE-STD-MIB</w:t>
        </w:r>
        <w:r w:rsidR="00616706">
          <w:rPr>
            <w:webHidden/>
          </w:rPr>
          <w:tab/>
        </w:r>
        <w:r w:rsidR="00616706">
          <w:rPr>
            <w:webHidden/>
          </w:rPr>
          <w:fldChar w:fldCharType="begin"/>
        </w:r>
        <w:r w:rsidR="00616706">
          <w:rPr>
            <w:webHidden/>
          </w:rPr>
          <w:instrText xml:space="preserve"> PAGEREF _Toc94099063 \h </w:instrText>
        </w:r>
        <w:r w:rsidR="00616706">
          <w:rPr>
            <w:webHidden/>
          </w:rPr>
        </w:r>
        <w:r w:rsidR="00616706">
          <w:rPr>
            <w:webHidden/>
          </w:rPr>
          <w:fldChar w:fldCharType="separate"/>
        </w:r>
        <w:r w:rsidR="00616706">
          <w:rPr>
            <w:webHidden/>
          </w:rPr>
          <w:t>2</w:t>
        </w:r>
        <w:r w:rsidR="00616706">
          <w:rPr>
            <w:webHidden/>
          </w:rPr>
          <w:fldChar w:fldCharType="end"/>
        </w:r>
      </w:hyperlink>
    </w:p>
    <w:p w:rsidR="00616706" w:rsidRDefault="0061670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64" w:history="1">
        <w:r w:rsidRPr="002559B1">
          <w:rPr>
            <w:rStyle w:val="aa"/>
            <w:rFonts w:ascii="Helvetica" w:eastAsia="charset0MS Sans Serif" w:hAnsi="Helvetica" w:cs="Helvetica"/>
          </w:rPr>
          <w:t>mplsTeScalars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16706" w:rsidRDefault="0061670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65" w:history="1">
        <w:r w:rsidRPr="002559B1">
          <w:rPr>
            <w:rStyle w:val="aa"/>
            <w:rFonts w:ascii="Helvetica" w:eastAsia="charset0MS Sans Serif" w:hAnsi="Helvetica" w:cs="Helvetica"/>
          </w:rPr>
          <w:t>mplsTunnelIndexNext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16706" w:rsidRDefault="0061670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66" w:history="1">
        <w:r w:rsidRPr="002559B1">
          <w:rPr>
            <w:rStyle w:val="aa"/>
            <w:rFonts w:ascii="Helvetica" w:eastAsia="charset0MS Sans Serif" w:hAnsi="Helvetica" w:cs="Helvetica"/>
          </w:rPr>
          <w:t>mplsTunnelTable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16706" w:rsidRDefault="0061670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67" w:history="1">
        <w:r w:rsidRPr="002559B1">
          <w:rPr>
            <w:rStyle w:val="aa"/>
            <w:rFonts w:ascii="Helvetica" w:eastAsia="charset0MS Sans Serif" w:hAnsi="Helvetica" w:cs="Helvetica"/>
          </w:rPr>
          <w:t>mplsTunnelHopListIndexNext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616706" w:rsidRDefault="0061670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68" w:history="1">
        <w:r w:rsidRPr="002559B1">
          <w:rPr>
            <w:rStyle w:val="aa"/>
            <w:rFonts w:ascii="Helvetica" w:eastAsia="charset0MS Sans Serif" w:hAnsi="Helvetica" w:cs="Helvetica"/>
          </w:rPr>
          <w:t>mplsTunnelHopTable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616706" w:rsidRDefault="0061670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69" w:history="1">
        <w:r w:rsidRPr="002559B1">
          <w:rPr>
            <w:rStyle w:val="aa"/>
            <w:rFonts w:ascii="Helvetica" w:eastAsia="charset0MS Sans Serif" w:hAnsi="Helvetica" w:cs="Helvetica"/>
          </w:rPr>
          <w:t>mplsTunnelResourceIndexNext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616706" w:rsidRDefault="0061670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70" w:history="1">
        <w:r w:rsidRPr="002559B1">
          <w:rPr>
            <w:rStyle w:val="aa"/>
            <w:rFonts w:ascii="Helvetica" w:eastAsia="charset0MS Sans Serif" w:hAnsi="Helvetica" w:cs="Helvetica"/>
          </w:rPr>
          <w:t>mplsTunnelResourceTable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616706" w:rsidRDefault="0061670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71" w:history="1">
        <w:r w:rsidRPr="002559B1">
          <w:rPr>
            <w:rStyle w:val="aa"/>
            <w:rFonts w:ascii="Helvetica" w:eastAsia="charset0MS Sans Serif" w:hAnsi="Helvetica" w:cs="Helvetica"/>
          </w:rPr>
          <w:t>mplsTunnelARHopTable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616706" w:rsidRDefault="0061670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72" w:history="1">
        <w:r w:rsidRPr="002559B1">
          <w:rPr>
            <w:rStyle w:val="aa"/>
            <w:rFonts w:ascii="Helvetica" w:eastAsia="charset0MS Sans Serif" w:hAnsi="Helvetica" w:cs="Helvetica"/>
          </w:rPr>
          <w:t>mplsTunnelCHopTable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616706" w:rsidRDefault="0061670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73" w:history="1">
        <w:r w:rsidRPr="002559B1">
          <w:rPr>
            <w:rStyle w:val="aa"/>
            <w:rFonts w:ascii="Helvetica" w:eastAsia="charset0MS Sans Serif" w:hAnsi="Helvetica" w:cs="Helvetica"/>
          </w:rPr>
          <w:t>mplsTunnelPerfTable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616706" w:rsidRDefault="0061670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74" w:history="1">
        <w:r w:rsidRPr="002559B1">
          <w:rPr>
            <w:rStyle w:val="aa"/>
            <w:rFonts w:ascii="Helvetica" w:eastAsia="charset0MS Sans Serif" w:hAnsi="Helvetica" w:cs="Helvetica"/>
          </w:rPr>
          <w:t>mplsTunnelCRLDPResTable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616706" w:rsidRDefault="0061670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75" w:history="1">
        <w:r w:rsidRPr="002559B1">
          <w:rPr>
            <w:rStyle w:val="aa"/>
            <w:rFonts w:ascii="Helvetica" w:eastAsia="charset0MS Sans Serif" w:hAnsi="Helvetica" w:cs="Helvetica"/>
          </w:rPr>
          <w:t>mplsTunnelNotificationEnable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23282" w:rsidRDefault="00EC05A4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AC4B81" w:rsidRPr="008418BF" w:rsidRDefault="00AC4B81" w:rsidP="00AC4B81">
      <w:pPr>
        <w:pStyle w:val="1"/>
        <w:tabs>
          <w:tab w:val="num" w:pos="432"/>
        </w:tabs>
        <w:ind w:left="432" w:hanging="432"/>
        <w:jc w:val="both"/>
        <w:rPr>
          <w:bCs/>
        </w:rPr>
      </w:pPr>
      <w:bookmarkStart w:id="1" w:name="_Toc397420528"/>
      <w:bookmarkStart w:id="2" w:name="_Toc94099063"/>
      <w:r w:rsidRPr="000717E4">
        <w:lastRenderedPageBreak/>
        <w:t>MPLS-TE-STD-MIB</w:t>
      </w:r>
      <w:bookmarkEnd w:id="1"/>
      <w:bookmarkEnd w:id="2"/>
    </w:p>
    <w:p w:rsidR="00AC4B81" w:rsidRPr="008418BF" w:rsidRDefault="00AC4B81" w:rsidP="00AC4B8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" w:name="_Toc397420529"/>
      <w:bookmarkStart w:id="4" w:name="_Toc94099064"/>
      <w:r w:rsidRPr="002942F8">
        <w:rPr>
          <w:rFonts w:ascii="Helvetica" w:eastAsia="charset0MS Sans Serif" w:hAnsi="Helvetica" w:cs="Helvetica"/>
        </w:rPr>
        <w:t>mplsTeScalars</w:t>
      </w:r>
      <w:bookmarkEnd w:id="3"/>
      <w:bookmarkEnd w:id="4"/>
      <w:r>
        <w:rPr>
          <w:rFonts w:ascii="Helvetica" w:eastAsiaTheme="minorEastAsia" w:hAnsi="Helvetica" w:cs="Helvetica" w:hint="eastAsia"/>
        </w:rPr>
        <w:t xml:space="preserve"> </w:t>
      </w:r>
    </w:p>
    <w:p w:rsidR="00AC4B81" w:rsidRPr="008418BF" w:rsidRDefault="00AC4B81" w:rsidP="00AC4B81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2942F8">
        <w:rPr>
          <w:rFonts w:ascii="Helvetica" w:hAnsi="Helvetica" w:cs="Helvetica"/>
        </w:rPr>
        <w:t>1.3.6.1.2.1.10.166.3.1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321"/>
        <w:gridCol w:w="1000"/>
        <w:gridCol w:w="2880"/>
      </w:tblGrid>
      <w:tr w:rsidR="00AC4B81" w:rsidRPr="00522330" w:rsidTr="0091260D">
        <w:trPr>
          <w:cantSplit/>
          <w:tblHeader/>
        </w:trPr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C4B81" w:rsidRPr="00522330" w:rsidTr="0091260D">
        <w:trPr>
          <w:cantSplit/>
        </w:trPr>
        <w:tc>
          <w:tcPr>
            <w:tcW w:w="311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942F8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mplsTunnelConfigured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2942F8">
              <w:rPr>
                <w:rFonts w:ascii="Helvetica" w:hAnsi="Helvetica" w:cs="Helvetica"/>
              </w:rPr>
              <w:t>1.3.6.1.2.1.10.166.3.1</w:t>
            </w:r>
            <w:r>
              <w:rPr>
                <w:rFonts w:ascii="Helvetica" w:hAnsi="Helvetica" w:cs="Helvetica" w:hint="eastAsia"/>
              </w:rPr>
              <w:t>.1)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942F8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942F8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942F8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942F8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mplsTunnelActive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2942F8">
              <w:rPr>
                <w:rFonts w:ascii="Helvetica" w:hAnsi="Helvetica" w:cs="Helvetica"/>
              </w:rPr>
              <w:t>1.3.6.1.2.1.10.166.3.1</w:t>
            </w:r>
            <w:r>
              <w:rPr>
                <w:rFonts w:ascii="Helvetica" w:hAnsi="Helvetica" w:cs="Helvetica" w:hint="eastAsia"/>
              </w:rPr>
              <w:t>.2)</w:t>
            </w:r>
          </w:p>
        </w:tc>
        <w:tc>
          <w:tcPr>
            <w:tcW w:w="132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942F8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942F8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942F8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942F8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mplsTunnelTEDistProto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2942F8">
              <w:rPr>
                <w:rFonts w:ascii="Helvetica" w:hAnsi="Helvetica" w:cs="Helvetica"/>
              </w:rPr>
              <w:t>1.3.6.1.2.1.10.166.3.1</w:t>
            </w:r>
            <w:r>
              <w:rPr>
                <w:rFonts w:ascii="Helvetica" w:hAnsi="Helvetica" w:cs="Helvetica" w:hint="eastAsia"/>
              </w:rPr>
              <w:t>.3)</w:t>
            </w:r>
          </w:p>
        </w:tc>
        <w:tc>
          <w:tcPr>
            <w:tcW w:w="132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942F8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942F8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942F8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942F8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mplsTunnelMaxHops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2942F8">
              <w:rPr>
                <w:rFonts w:ascii="Helvetica" w:hAnsi="Helvetica" w:cs="Helvetica"/>
              </w:rPr>
              <w:t>1.3.6.1.2.1.10.166.3.1</w:t>
            </w:r>
            <w:r>
              <w:rPr>
                <w:rFonts w:ascii="Helvetica" w:hAnsi="Helvetica" w:cs="Helvetica" w:hint="eastAsia"/>
              </w:rPr>
              <w:t>.4)</w:t>
            </w:r>
          </w:p>
        </w:tc>
        <w:tc>
          <w:tcPr>
            <w:tcW w:w="132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942F8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942F8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942F8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 w:hint="eastAsia"/>
              </w:rPr>
              <w:t xml:space="preserve">The value is always </w:t>
            </w:r>
            <w:r>
              <w:rPr>
                <w:rFonts w:ascii="Helvetica" w:hAnsi="Helvetica" w:cs="Helvetica" w:hint="eastAsia"/>
              </w:rPr>
              <w:t>255</w:t>
            </w:r>
          </w:p>
        </w:tc>
      </w:tr>
      <w:tr w:rsidR="00AC4B81" w:rsidRPr="00522330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942F8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mplsTunnelNotificationMaxRate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2942F8">
              <w:rPr>
                <w:rFonts w:ascii="Helvetica" w:hAnsi="Helvetica" w:cs="Helvetica"/>
              </w:rPr>
              <w:t>1.3.6.1.2.1.10.166.3.1</w:t>
            </w:r>
            <w:r>
              <w:rPr>
                <w:rFonts w:ascii="Helvetica" w:hAnsi="Helvetica" w:cs="Helvetica" w:hint="eastAsia"/>
              </w:rPr>
              <w:t>.5)</w:t>
            </w:r>
          </w:p>
        </w:tc>
        <w:tc>
          <w:tcPr>
            <w:tcW w:w="132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942F8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942F8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942F8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 xml:space="preserve">Not </w:t>
            </w:r>
            <w:r w:rsidRPr="00EB2AD7">
              <w:t>supported.</w:t>
            </w:r>
            <w:r w:rsidRPr="002942F8">
              <w:rPr>
                <w:rFonts w:ascii="Helvetica" w:hAnsi="Helvetica" w:cs="Helvetica" w:hint="eastAsia"/>
              </w:rPr>
              <w:t xml:space="preserve"> The value is always </w:t>
            </w:r>
            <w:r>
              <w:rPr>
                <w:rFonts w:ascii="Helvetica" w:hAnsi="Helvetica" w:cs="Helvetica" w:hint="eastAsia"/>
              </w:rPr>
              <w:t>0</w:t>
            </w:r>
          </w:p>
        </w:tc>
      </w:tr>
    </w:tbl>
    <w:p w:rsidR="00AC4B81" w:rsidRDefault="00AC4B81" w:rsidP="00AC4B81">
      <w:pPr>
        <w:spacing w:before="156" w:after="156"/>
        <w:ind w:left="420"/>
        <w:rPr>
          <w:rFonts w:ascii="Helvetica" w:hAnsi="Helvetica" w:cs="Helvetica"/>
        </w:rPr>
      </w:pPr>
    </w:p>
    <w:p w:rsidR="00AC4B81" w:rsidRPr="00A00B55" w:rsidRDefault="00AC4B81" w:rsidP="00AC4B8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5" w:name="_Toc397420530"/>
      <w:bookmarkStart w:id="6" w:name="_Toc94099065"/>
      <w:r w:rsidRPr="00A00B55">
        <w:rPr>
          <w:rFonts w:ascii="Helvetica" w:eastAsia="charset0MS Sans Serif" w:hAnsi="Helvetica" w:cs="Helvetica"/>
        </w:rPr>
        <w:t>mplsTunnelIndexNext</w:t>
      </w:r>
      <w:bookmarkEnd w:id="5"/>
      <w:bookmarkEnd w:id="6"/>
    </w:p>
    <w:p w:rsidR="00AC4B81" w:rsidRPr="00274B1A" w:rsidRDefault="00AC4B81" w:rsidP="00AC4B81">
      <w:pPr>
        <w:tabs>
          <w:tab w:val="left" w:pos="1806"/>
          <w:tab w:val="left" w:pos="2257"/>
          <w:tab w:val="left" w:pos="2709"/>
        </w:tabs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</w:t>
      </w:r>
      <w:r w:rsidRPr="00274B1A">
        <w:rPr>
          <w:rFonts w:ascii="Helvetica" w:hAnsi="Helvetica" w:cs="Helvetica"/>
          <w:noProof/>
          <w:szCs w:val="21"/>
        </w:rPr>
        <w:t>: 1.3.6.1.2.1.10.166.3.2.1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321"/>
        <w:gridCol w:w="1000"/>
        <w:gridCol w:w="2880"/>
      </w:tblGrid>
      <w:tr w:rsidR="00AC4B81" w:rsidRPr="00522330" w:rsidTr="0091260D">
        <w:trPr>
          <w:cantSplit/>
          <w:tblHeader/>
        </w:trPr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C4B81" w:rsidRPr="00522330" w:rsidTr="0091260D">
        <w:trPr>
          <w:cantSplit/>
        </w:trPr>
        <w:tc>
          <w:tcPr>
            <w:tcW w:w="311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mplsTunnelIndexNext</w:t>
            </w:r>
            <w:r w:rsidRPr="00274B1A">
              <w:rPr>
                <w:rFonts w:ascii="Helvetica" w:hAnsi="Helvetica" w:cs="Helvetica" w:hint="eastAsia"/>
              </w:rPr>
              <w:t xml:space="preserve"> (</w:t>
            </w:r>
            <w:r w:rsidRPr="00274B1A">
              <w:rPr>
                <w:rFonts w:ascii="Helvetica" w:hAnsi="Helvetica" w:cs="Helvetica"/>
              </w:rPr>
              <w:t>1.3.6.1.2.1.10.166.3.2.1</w:t>
            </w:r>
            <w:r w:rsidRPr="00274B1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</w:tbl>
    <w:p w:rsidR="00AC4B81" w:rsidRPr="00A00B55" w:rsidRDefault="00AC4B81" w:rsidP="00AC4B8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7" w:name="_Toc397420531"/>
      <w:bookmarkStart w:id="8" w:name="_Toc94099066"/>
      <w:r w:rsidRPr="00A00B55">
        <w:rPr>
          <w:rFonts w:ascii="Helvetica" w:eastAsia="charset0MS Sans Serif" w:hAnsi="Helvetica" w:cs="Helvetica"/>
        </w:rPr>
        <w:t>mplsTunnelTable</w:t>
      </w:r>
      <w:bookmarkEnd w:id="7"/>
      <w:bookmarkEnd w:id="8"/>
    </w:p>
    <w:p w:rsidR="00AC4B81" w:rsidRPr="008418BF" w:rsidRDefault="00AC4B81" w:rsidP="00AC4B81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61357F">
        <w:rPr>
          <w:rFonts w:ascii="Helvetica" w:hAnsi="Helvetica" w:cs="Helvetica"/>
        </w:rPr>
        <w:t>1.3.6.1.2.1.10.166.3.2.2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417"/>
        <w:gridCol w:w="992"/>
        <w:gridCol w:w="2650"/>
      </w:tblGrid>
      <w:tr w:rsidR="00AC4B81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mplsTunnelIndex</w:t>
            </w:r>
            <w:r w:rsidRPr="0061357F" w:rsidDel="0061357F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1.3.6.1.2.1.10.166.3.2.2.1.1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eastAsia="charset0MS Sans Serif" w:cs="Helvetica"/>
                <w:lang w:val="zh-CN"/>
              </w:rPr>
              <w:t>not-accessible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No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 xml:space="preserve">mplsTunnelInstance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1.3.6.1.2.1.10.166.3.2.2.1.2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eastAsia="charset0MS Sans Serif" w:cs="Helvetica"/>
                <w:lang w:val="zh-CN"/>
              </w:rPr>
              <w:t>not-accessible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mplsTunnelIngressLSRId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>
              <w:rPr>
                <w:rFonts w:ascii="Helvetica" w:hAnsi="Helvetica" w:cs="Helvetica"/>
              </w:rPr>
              <w:t>1.3.6.1.2.1.10.166.3.2.2.1.</w:t>
            </w:r>
            <w:r>
              <w:rPr>
                <w:rFonts w:ascii="Helvetica" w:hAnsi="Helvetica" w:cs="Helvetica" w:hint="eastAsia"/>
              </w:rPr>
              <w:t>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eastAsia="charset0MS Sans Serif" w:cs="Helvetica"/>
                <w:lang w:val="zh-CN"/>
              </w:rPr>
              <w:t>not-accessible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mplsTunnelEgressLSRId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>
              <w:rPr>
                <w:rFonts w:ascii="Helvetica" w:hAnsi="Helvetica" w:cs="Helvetica"/>
              </w:rPr>
              <w:t>1.3.6.1.2.1.10.166.3.2.2.1.</w:t>
            </w:r>
            <w:r>
              <w:rPr>
                <w:rFonts w:ascii="Helvetica" w:hAnsi="Helvetica" w:cs="Helvetica" w:hint="eastAsia"/>
              </w:rPr>
              <w:t>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eastAsia="charset0MS Sans Serif" w:cs="Helvetica"/>
                <w:lang w:val="zh-CN"/>
              </w:rPr>
              <w:t>not-accessible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mplsTunnelName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>
              <w:rPr>
                <w:rFonts w:ascii="Helvetica" w:hAnsi="Helvetica" w:cs="Helvetica"/>
              </w:rPr>
              <w:t>1.3.6.1.2.1.10.166.3.2.2.1.</w:t>
            </w:r>
            <w:r>
              <w:rPr>
                <w:rFonts w:ascii="Helvetica" w:hAnsi="Helvetica" w:cs="Helvetica" w:hint="eastAsia"/>
              </w:rPr>
              <w:t>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read-creat</w:t>
            </w:r>
            <w:r>
              <w:rPr>
                <w:rFonts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61357F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mplsTunnelDescr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>
              <w:rPr>
                <w:rFonts w:ascii="Helvetica" w:hAnsi="Helvetica" w:cs="Helvetica"/>
              </w:rPr>
              <w:t>1.3.6.1.2.1.10.166.3.2.2.1.</w:t>
            </w:r>
            <w:r>
              <w:rPr>
                <w:rFonts w:ascii="Helvetica" w:hAnsi="Helvetica" w:cs="Helvetica" w:hint="eastAsia"/>
              </w:rPr>
              <w:t>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read-creat</w:t>
            </w:r>
            <w:r>
              <w:rPr>
                <w:rFonts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61357F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mplsTunnelIsIf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>
              <w:rPr>
                <w:rFonts w:ascii="Helvetica" w:hAnsi="Helvetica" w:cs="Helvetica"/>
              </w:rPr>
              <w:t>1.3.6.1.2.1.10.166.3.2.2.1.</w:t>
            </w:r>
            <w:r>
              <w:rPr>
                <w:rFonts w:ascii="Helvetica" w:hAnsi="Helvetica" w:cs="Helvetica" w:hint="eastAsia"/>
              </w:rPr>
              <w:t>7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read-creat</w:t>
            </w:r>
            <w:r>
              <w:rPr>
                <w:rFonts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61357F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mplsTunnelIfIndex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>
              <w:rPr>
                <w:rFonts w:ascii="Helvetica" w:hAnsi="Helvetica" w:cs="Helvetica"/>
              </w:rPr>
              <w:t>1.3.6.1.2.1.10.166.3.2.2.1.</w:t>
            </w:r>
            <w:r>
              <w:rPr>
                <w:rFonts w:ascii="Helvetica" w:hAnsi="Helvetica" w:cs="Helvetica" w:hint="eastAsia"/>
              </w:rPr>
              <w:t>8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61357F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lastRenderedPageBreak/>
              <w:t>mplsTunnelOwner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>
              <w:rPr>
                <w:rFonts w:ascii="Helvetica" w:hAnsi="Helvetica" w:cs="Helvetica"/>
              </w:rPr>
              <w:t>1.3.6.1.2.1.10.166.3.2.2.1.</w:t>
            </w:r>
            <w:r>
              <w:rPr>
                <w:rFonts w:ascii="Helvetica" w:hAnsi="Helvetica" w:cs="Helvetica" w:hint="eastAsia"/>
              </w:rPr>
              <w:t>9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61357F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mplsTunnelRole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>
              <w:rPr>
                <w:rFonts w:ascii="Helvetica" w:hAnsi="Helvetica" w:cs="Helvetica"/>
              </w:rPr>
              <w:t>1.3.6.1.2.1.10.166.3.2.2.1.</w:t>
            </w:r>
            <w:r>
              <w:rPr>
                <w:rFonts w:ascii="Helvetica" w:hAnsi="Helvetica" w:cs="Helvetica" w:hint="eastAsia"/>
              </w:rPr>
              <w:t>10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read-creat</w:t>
            </w:r>
            <w:r>
              <w:rPr>
                <w:rFonts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B76B3">
              <w:rPr>
                <w:rFonts w:cs="Helvetica"/>
              </w:rPr>
              <w:t>The value of set operation is head(1).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61357F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mplsTunnelXCPointer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1.3.6.1.2.1.10.166.3.2.2.1.11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read-creat</w:t>
            </w:r>
            <w:r>
              <w:rPr>
                <w:rFonts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61357F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mplsTunnelSignallingProto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1.3.6.1.2.1.10.166.3.2.2.1.1</w:t>
            </w:r>
            <w:r>
              <w:rPr>
                <w:rFonts w:ascii="Helvetica" w:hAnsi="Helvetica" w:cs="Helvetica" w:hint="eastAsia"/>
              </w:rPr>
              <w:t>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read-creat</w:t>
            </w:r>
            <w:r>
              <w:rPr>
                <w:rFonts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 xml:space="preserve">Only support </w:t>
            </w:r>
            <w:r w:rsidRPr="0058482B">
              <w:rPr>
                <w:rFonts w:cs="Helvetica"/>
              </w:rPr>
              <w:t>rsvp(2),</w:t>
            </w:r>
            <w:r>
              <w:rPr>
                <w:rFonts w:cs="Helvetica" w:hint="eastAsia"/>
              </w:rPr>
              <w:t xml:space="preserve"> </w:t>
            </w:r>
            <w:r w:rsidRPr="0058482B">
              <w:rPr>
                <w:rFonts w:cs="Helvetica"/>
              </w:rPr>
              <w:t>other(4)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61357F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mplsTunnelSetupPrio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1.3.6.1.2.1.10.166.3.2.2.1.1</w:t>
            </w:r>
            <w:r>
              <w:rPr>
                <w:rFonts w:ascii="Helvetica" w:hAnsi="Helvetica" w:cs="Helvetica" w:hint="eastAsia"/>
              </w:rPr>
              <w:t>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read-creat</w:t>
            </w:r>
            <w:r>
              <w:rPr>
                <w:rFonts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61357F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mplsTunnelHoldingPrio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1.3.6.1.2.1.10.166.3.2.2.1.1</w:t>
            </w:r>
            <w:r>
              <w:rPr>
                <w:rFonts w:ascii="Helvetica" w:hAnsi="Helvetica" w:cs="Helvetica" w:hint="eastAsia"/>
              </w:rPr>
              <w:t>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read-creat</w:t>
            </w:r>
            <w:r>
              <w:rPr>
                <w:rFonts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61357F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mplsTunnelSessionAttributes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1.3.6.1.2.1.10.166.3.2.2.1.1</w:t>
            </w:r>
            <w:r>
              <w:rPr>
                <w:rFonts w:ascii="Helvetica" w:hAnsi="Helvetica" w:cs="Helvetica" w:hint="eastAsia"/>
              </w:rPr>
              <w:t>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read-creat</w:t>
            </w:r>
            <w:r>
              <w:rPr>
                <w:rFonts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Current</w:t>
            </w:r>
            <w:r w:rsidRPr="00CC0017">
              <w:rPr>
                <w:rFonts w:cs="Helvetica"/>
              </w:rPr>
              <w:t xml:space="preserve"> 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Only support fastReroute(0),isPersistent(2),isPinned(3),recordRoute(4)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61357F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mplsTunnelLocalProtectInUse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1.3.6.1.2.1.10.166.3.2.2.1.1</w:t>
            </w:r>
            <w:r>
              <w:rPr>
                <w:rFonts w:ascii="Helvetica" w:hAnsi="Helvetica" w:cs="Helvetica" w:hint="eastAsia"/>
              </w:rPr>
              <w:t>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read-creat</w:t>
            </w:r>
            <w:r>
              <w:rPr>
                <w:rFonts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61357F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mplsTunnelResourcePointer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1.3.6.1.2.1.10.166.3.2.2.1.1</w:t>
            </w:r>
            <w:r>
              <w:rPr>
                <w:rFonts w:ascii="Helvetica" w:hAnsi="Helvetica" w:cs="Helvetica" w:hint="eastAsia"/>
              </w:rPr>
              <w:t>7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read-creat</w:t>
            </w:r>
            <w:r>
              <w:rPr>
                <w:rFonts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Only support read operation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61357F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mplsTunnelPrimaryInstance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1.3.6.1.2.1.10.166.3.2.2.1.1</w:t>
            </w:r>
            <w:r>
              <w:rPr>
                <w:rFonts w:ascii="Helvetica" w:hAnsi="Helvetica" w:cs="Helvetica" w:hint="eastAsia"/>
              </w:rPr>
              <w:t>8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61357F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mplsTunnelInstancePriority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1.3.6.1.2.1.10.166.3.2.2.1.1</w:t>
            </w:r>
            <w:r>
              <w:rPr>
                <w:rFonts w:ascii="Helvetica" w:hAnsi="Helvetica" w:cs="Helvetica" w:hint="eastAsia"/>
              </w:rPr>
              <w:t>9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read-crea</w:t>
            </w:r>
            <w:r>
              <w:rPr>
                <w:rFonts w:cs="Helvetica" w:hint="eastAsia"/>
              </w:rPr>
              <w:t>e</w:t>
            </w:r>
            <w:r w:rsidRPr="00CC0017">
              <w:rPr>
                <w:rFonts w:cs="Helvetica"/>
              </w:rPr>
              <w:t>t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t xml:space="preserve">Not </w:t>
            </w:r>
            <w:r w:rsidRPr="00CC0017">
              <w:rPr>
                <w:rFonts w:hint="eastAsia"/>
              </w:rPr>
              <w:t>s</w:t>
            </w:r>
            <w:r w:rsidRPr="00CC0017">
              <w:t>upport</w:t>
            </w:r>
            <w:r w:rsidRPr="00CC0017">
              <w:rPr>
                <w:rFonts w:hint="eastAsia"/>
              </w:rPr>
              <w:t>ed</w:t>
            </w:r>
            <w:r>
              <w:rPr>
                <w:rFonts w:hint="eastAsia"/>
              </w:rPr>
              <w:t>.</w:t>
            </w:r>
            <w:r w:rsidRPr="00FD0B75">
              <w:t xml:space="preserve"> The value is always </w:t>
            </w:r>
            <w:r>
              <w:rPr>
                <w:rFonts w:hint="eastAsia"/>
              </w:rPr>
              <w:t>1.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61357F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mplsTunnelHopTableIndex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1.3.6.1.2.1.10.166.3.2.2.1.</w:t>
            </w:r>
            <w:r>
              <w:rPr>
                <w:rFonts w:ascii="Helvetica" w:hAnsi="Helvetica" w:cs="Helvetica" w:hint="eastAsia"/>
              </w:rPr>
              <w:t>20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read-creat</w:t>
            </w:r>
            <w:r>
              <w:rPr>
                <w:rFonts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Only support read operation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61357F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mplsTunnelPathInUse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1.3.6.1.2.1.10.166.3.2.2.1.</w:t>
            </w:r>
            <w:r>
              <w:rPr>
                <w:rFonts w:ascii="Helvetica" w:hAnsi="Helvetica" w:cs="Helvetica" w:hint="eastAsia"/>
              </w:rPr>
              <w:t>21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read-creat</w:t>
            </w:r>
            <w:r>
              <w:rPr>
                <w:rFonts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2F30B3">
              <w:rPr>
                <w:rFonts w:ascii="Helvetica" w:hAnsi="Helvetica" w:cs="Helvetica"/>
              </w:rPr>
              <w:t>Only support read operation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61357F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mplsTunnelARHopTableInde</w:t>
            </w:r>
            <w:r>
              <w:rPr>
                <w:rFonts w:ascii="Helvetica" w:hAnsi="Helvetica" w:cs="Helvetica" w:hint="eastAsia"/>
              </w:rPr>
              <w:t xml:space="preserve">x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1.3.6.1.2.1.10.166.3.2.2.1.</w:t>
            </w:r>
            <w:r>
              <w:rPr>
                <w:rFonts w:ascii="Helvetica" w:hAnsi="Helvetica" w:cs="Helvetica" w:hint="eastAsia"/>
              </w:rPr>
              <w:t>22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61357F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mplsTunnelCHopTableIndex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1.3.6.1.2.1.10.166.3.2.2.1.</w:t>
            </w:r>
            <w:r>
              <w:rPr>
                <w:rFonts w:ascii="Helvetica" w:hAnsi="Helvetica" w:cs="Helvetica" w:hint="eastAsia"/>
              </w:rPr>
              <w:t>23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61357F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mplsTunnelIncludeAnyAffinity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1.3.6.1.2.1.10.166.3.2.2.1.</w:t>
            </w:r>
            <w:r>
              <w:rPr>
                <w:rFonts w:ascii="Helvetica" w:hAnsi="Helvetica" w:cs="Helvetica" w:hint="eastAsia"/>
              </w:rPr>
              <w:t>24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read-creat</w:t>
            </w:r>
            <w:r>
              <w:rPr>
                <w:rFonts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61357F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mplsTunnelIncludeAllAffinity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1.3.6.1.2.1.10.166.3.2.2.1.</w:t>
            </w:r>
            <w:r>
              <w:rPr>
                <w:rFonts w:ascii="Helvetica" w:hAnsi="Helvetica" w:cs="Helvetica" w:hint="eastAsia"/>
              </w:rPr>
              <w:t>25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read-creat</w:t>
            </w:r>
            <w:r>
              <w:rPr>
                <w:rFonts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B76B3">
              <w:rPr>
                <w:rFonts w:cs="Helvetica"/>
              </w:rPr>
              <w:t>The value is always 0. The variable value of set operation is ignored.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61357F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mplsTunnelExcludeAnyAffinity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1.3.6.1.2.1.10.166.3.2.2.1.</w:t>
            </w:r>
            <w:r>
              <w:rPr>
                <w:rFonts w:ascii="Helvetica" w:hAnsi="Helvetica" w:cs="Helvetica" w:hint="eastAsia"/>
              </w:rPr>
              <w:t>26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read-creat</w:t>
            </w:r>
            <w:r>
              <w:rPr>
                <w:rFonts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2F30B3">
              <w:rPr>
                <w:rFonts w:ascii="Helvetica" w:hAnsi="Helvetica"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61357F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mplsTunnelTotalUpTime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1.3.6.1.2.1.10.166.3.2.2.1.</w:t>
            </w:r>
            <w:r>
              <w:rPr>
                <w:rFonts w:ascii="Helvetica" w:hAnsi="Helvetica" w:cs="Helvetica" w:hint="eastAsia"/>
              </w:rPr>
              <w:t>27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61357F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mplsTunnelInstanceUpTime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1.3.6.1.2.1.10.166.3.2.2.1.</w:t>
            </w:r>
            <w:r>
              <w:rPr>
                <w:rFonts w:ascii="Helvetica" w:hAnsi="Helvetica" w:cs="Helvetica" w:hint="eastAsia"/>
              </w:rPr>
              <w:t>28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61357F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mplsTunnelPrimaryUpTime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1.3.6.1.2.1.10.166.3.2.2.1.</w:t>
            </w:r>
            <w:r>
              <w:rPr>
                <w:rFonts w:ascii="Helvetica" w:hAnsi="Helvetica" w:cs="Helvetica" w:hint="eastAsia"/>
              </w:rPr>
              <w:t>29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61357F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mplsTunnelPathChanges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1.3.6.1.2.1.10.166.3.2.2.1.</w:t>
            </w:r>
            <w:r>
              <w:rPr>
                <w:rFonts w:ascii="Helvetica" w:hAnsi="Helvetica" w:cs="Helvetica" w:hint="eastAsia"/>
              </w:rPr>
              <w:t>30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61357F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lastRenderedPageBreak/>
              <w:t>mplsTunnelLastPathChange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>
              <w:rPr>
                <w:rFonts w:ascii="Helvetica" w:hAnsi="Helvetica" w:cs="Helvetica"/>
              </w:rPr>
              <w:t>1.3.6.1.2.1.10.166.3.2.2.1.</w:t>
            </w:r>
            <w:r>
              <w:rPr>
                <w:rFonts w:ascii="Helvetica" w:hAnsi="Helvetica" w:cs="Helvetica" w:hint="eastAsia"/>
              </w:rPr>
              <w:t>31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61357F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mplsTunnelCreationTime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>
              <w:rPr>
                <w:rFonts w:ascii="Helvetica" w:hAnsi="Helvetica" w:cs="Helvetica"/>
              </w:rPr>
              <w:t>1.3.6.1.2.1.10.166.3.2.2.1.</w:t>
            </w:r>
            <w:r>
              <w:rPr>
                <w:rFonts w:ascii="Helvetica" w:hAnsi="Helvetica" w:cs="Helvetica" w:hint="eastAsia"/>
              </w:rPr>
              <w:t>32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61357F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mplsTunnelStateTransitions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>
              <w:rPr>
                <w:rFonts w:ascii="Helvetica" w:hAnsi="Helvetica" w:cs="Helvetica"/>
              </w:rPr>
              <w:t>1.3.6.1.2.1.10.166.3.2.2.1.</w:t>
            </w:r>
            <w:r>
              <w:rPr>
                <w:rFonts w:ascii="Helvetica" w:hAnsi="Helvetica" w:cs="Helvetica" w:hint="eastAsia"/>
              </w:rPr>
              <w:t>33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61357F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mplsTunnelAdminStatus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>
              <w:rPr>
                <w:rFonts w:ascii="Helvetica" w:hAnsi="Helvetica" w:cs="Helvetica"/>
              </w:rPr>
              <w:t>1.3.6.1.2.1.10.166.3.2.2.1.</w:t>
            </w:r>
            <w:r>
              <w:rPr>
                <w:rFonts w:ascii="Helvetica" w:hAnsi="Helvetica" w:cs="Helvetica" w:hint="eastAsia"/>
              </w:rPr>
              <w:t>34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read-creat</w:t>
            </w:r>
            <w:r>
              <w:rPr>
                <w:rFonts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rPr>
                <w:rFonts w:cs="Helvetica"/>
              </w:rPr>
            </w:pPr>
            <w:r>
              <w:rPr>
                <w:rFonts w:cs="Helvetica" w:hint="eastAsia"/>
              </w:rPr>
              <w:t xml:space="preserve">Only support read operation, Only support </w:t>
            </w:r>
            <w:r>
              <w:rPr>
                <w:rFonts w:cs="Helvetica"/>
              </w:rPr>
              <w:t>up(1)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61357F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mplsTunnelOperStatus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>
              <w:rPr>
                <w:rFonts w:ascii="Helvetica" w:hAnsi="Helvetica" w:cs="Helvetica"/>
              </w:rPr>
              <w:t>1.3.6.1.2.1.10.166.3.2.2.1.</w:t>
            </w:r>
            <w:r>
              <w:rPr>
                <w:rFonts w:ascii="Helvetica" w:hAnsi="Helvetica" w:cs="Helvetica" w:hint="eastAsia"/>
              </w:rPr>
              <w:t>35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DE7134" w:rsidRDefault="00AC4B81" w:rsidP="0091260D">
            <w:pPr>
              <w:rPr>
                <w:rFonts w:cs="Helvetica"/>
              </w:rPr>
            </w:pPr>
            <w:r>
              <w:rPr>
                <w:rFonts w:cs="Helvetica" w:hint="eastAsia"/>
              </w:rPr>
              <w:t xml:space="preserve">Only support </w:t>
            </w:r>
            <w:r w:rsidRPr="00DE7134">
              <w:rPr>
                <w:rFonts w:cs="Helvetica"/>
              </w:rPr>
              <w:t>up(1),</w:t>
            </w:r>
            <w:r>
              <w:rPr>
                <w:rFonts w:cs="Helvetica" w:hint="eastAsia"/>
              </w:rPr>
              <w:t xml:space="preserve"> </w:t>
            </w:r>
          </w:p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DE7134">
              <w:rPr>
                <w:rFonts w:ascii="Times New Roman" w:hAnsi="Times New Roman" w:cs="Helvetica"/>
                <w:szCs w:val="20"/>
              </w:rPr>
              <w:t>down(2)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61357F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mplsTunnelRowStatus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>
              <w:rPr>
                <w:rFonts w:ascii="Helvetica" w:hAnsi="Helvetica" w:cs="Helvetica"/>
              </w:rPr>
              <w:t>1.3.6.1.2.1.10.166.3.2.2.1.</w:t>
            </w:r>
            <w:r>
              <w:rPr>
                <w:rFonts w:ascii="Helvetica" w:hAnsi="Helvetica" w:cs="Helvetica" w:hint="eastAsia"/>
              </w:rPr>
              <w:t>36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read-creat</w:t>
            </w:r>
            <w:r>
              <w:rPr>
                <w:rFonts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</w:pPr>
            <w:r>
              <w:rPr>
                <w:rFonts w:ascii="Helvetica" w:hAnsi="Helvetica" w:cs="Helvetica" w:hint="eastAsia"/>
              </w:rPr>
              <w:t xml:space="preserve">Only support </w:t>
            </w:r>
            <w:r>
              <w:rPr>
                <w:rFonts w:hint="eastAsia"/>
              </w:rPr>
              <w:t xml:space="preserve">active(1), </w:t>
            </w:r>
            <w:r w:rsidRPr="00EB2AD7">
              <w:rPr>
                <w:rFonts w:hint="eastAsia"/>
              </w:rPr>
              <w:t>createAndGo(4)</w:t>
            </w:r>
            <w:r>
              <w:rPr>
                <w:rFonts w:hint="eastAsia"/>
              </w:rPr>
              <w:t xml:space="preserve"> and </w:t>
            </w:r>
            <w:r w:rsidRPr="00EB2AD7">
              <w:rPr>
                <w:rFonts w:hint="eastAsia"/>
              </w:rPr>
              <w:t>destroy(6)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4B81" w:rsidRPr="0061357F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mplsTunnelStorageType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>
              <w:rPr>
                <w:rFonts w:ascii="Helvetica" w:hAnsi="Helvetica" w:cs="Helvetica"/>
              </w:rPr>
              <w:t>1.3.6.1.2.1.10.166.3.2.2.1.</w:t>
            </w:r>
            <w:r>
              <w:rPr>
                <w:rFonts w:ascii="Helvetica" w:hAnsi="Helvetica" w:cs="Helvetica" w:hint="eastAsia"/>
              </w:rPr>
              <w:t>37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read-creat</w:t>
            </w:r>
            <w:r>
              <w:rPr>
                <w:rFonts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</w:pPr>
            <w:r w:rsidRPr="00EB2AD7">
              <w:rPr>
                <w:rFonts w:hint="eastAsia"/>
              </w:rPr>
              <w:t xml:space="preserve">Not </w:t>
            </w:r>
            <w:r w:rsidRPr="00EB2AD7">
              <w:t>supported. The</w:t>
            </w:r>
            <w:r w:rsidRPr="00EB2AD7">
              <w:rPr>
                <w:rFonts w:hint="eastAsia"/>
              </w:rPr>
              <w:t xml:space="preserve"> value is always</w:t>
            </w:r>
            <w:r>
              <w:rPr>
                <w:rFonts w:hint="eastAsia"/>
              </w:rPr>
              <w:t xml:space="preserve"> nonvolatile(3).</w:t>
            </w:r>
          </w:p>
        </w:tc>
      </w:tr>
    </w:tbl>
    <w:p w:rsidR="00AC4B81" w:rsidRPr="00A00B55" w:rsidRDefault="00AC4B81" w:rsidP="00AC4B8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9" w:name="_Toc397420532"/>
      <w:bookmarkStart w:id="10" w:name="_Toc94099067"/>
      <w:r w:rsidRPr="00A00B55">
        <w:rPr>
          <w:rFonts w:ascii="Helvetica" w:eastAsia="charset0MS Sans Serif" w:hAnsi="Helvetica" w:cs="Helvetica"/>
        </w:rPr>
        <w:t>mplsTunnelHopListIndexNext</w:t>
      </w:r>
      <w:bookmarkEnd w:id="9"/>
      <w:bookmarkEnd w:id="10"/>
    </w:p>
    <w:p w:rsidR="00AC4B81" w:rsidRPr="00274B1A" w:rsidRDefault="00AC4B81" w:rsidP="00AC4B81">
      <w:pPr>
        <w:tabs>
          <w:tab w:val="left" w:pos="1806"/>
          <w:tab w:val="left" w:pos="2257"/>
          <w:tab w:val="left" w:pos="2709"/>
        </w:tabs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</w:t>
      </w:r>
      <w:r w:rsidRPr="00274B1A">
        <w:rPr>
          <w:rFonts w:ascii="Helvetica" w:hAnsi="Helvetica" w:cs="Helvetica"/>
          <w:noProof/>
          <w:szCs w:val="21"/>
        </w:rPr>
        <w:t>: 1.3.6.1.2.1.10.166.3.2.</w:t>
      </w:r>
      <w:r>
        <w:rPr>
          <w:rFonts w:ascii="Helvetica" w:hAnsi="Helvetica" w:cs="Helvetica" w:hint="eastAsia"/>
          <w:noProof/>
          <w:szCs w:val="21"/>
        </w:rPr>
        <w:t>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321"/>
        <w:gridCol w:w="1000"/>
        <w:gridCol w:w="2880"/>
      </w:tblGrid>
      <w:tr w:rsidR="00AC4B81" w:rsidRPr="00522330" w:rsidTr="0091260D">
        <w:trPr>
          <w:cantSplit/>
          <w:tblHeader/>
        </w:trPr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C4B81" w:rsidRPr="00522330" w:rsidTr="0091260D">
        <w:trPr>
          <w:cantSplit/>
        </w:trPr>
        <w:tc>
          <w:tcPr>
            <w:tcW w:w="311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mplsTunnelHopListIndexNext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274B1A">
              <w:rPr>
                <w:rFonts w:ascii="Helvetica" w:hAnsi="Helvetica" w:cs="Helvetica"/>
              </w:rPr>
              <w:t>1.3.6.1.2.1.10.166.3.2.3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C0017" w:rsidRDefault="00AC4B8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</w:tbl>
    <w:p w:rsidR="00AC4B81" w:rsidRPr="00A00B55" w:rsidRDefault="00AC4B81" w:rsidP="00AC4B8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1" w:name="_Toc397420533"/>
      <w:bookmarkStart w:id="12" w:name="_Toc94099068"/>
      <w:r w:rsidRPr="00A00B55">
        <w:rPr>
          <w:rFonts w:ascii="Helvetica" w:eastAsia="charset0MS Sans Serif" w:hAnsi="Helvetica" w:cs="Helvetica"/>
        </w:rPr>
        <w:t>mplsTunnelHopTable</w:t>
      </w:r>
      <w:bookmarkEnd w:id="11"/>
      <w:bookmarkEnd w:id="12"/>
    </w:p>
    <w:p w:rsidR="00AC4B81" w:rsidRPr="00274B1A" w:rsidRDefault="00AC4B81" w:rsidP="00AC4B81">
      <w:pPr>
        <w:tabs>
          <w:tab w:val="left" w:pos="1806"/>
          <w:tab w:val="left" w:pos="2257"/>
          <w:tab w:val="left" w:pos="2709"/>
        </w:tabs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</w:t>
      </w:r>
      <w:r w:rsidRPr="00274B1A">
        <w:rPr>
          <w:rFonts w:ascii="Helvetica" w:hAnsi="Helvetica" w:cs="Helvetica"/>
          <w:noProof/>
          <w:szCs w:val="21"/>
        </w:rPr>
        <w:t>: 1.3.6.1.2.1.10.166.3.2.4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417"/>
        <w:gridCol w:w="992"/>
        <w:gridCol w:w="2650"/>
      </w:tblGrid>
      <w:tr w:rsidR="00AC4B81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mplsTunnelHopListIndex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274B1A">
              <w:rPr>
                <w:rFonts w:ascii="Helvetica" w:hAnsi="Helvetica" w:cs="Helvetica"/>
              </w:rPr>
              <w:t>1.3.6.1.2.1.10.166.3.2.4.1.1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No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mplsTunnelHopPathOptionIndex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274B1A">
              <w:rPr>
                <w:rFonts w:ascii="Helvetica" w:hAnsi="Helvetica" w:cs="Helvetica"/>
              </w:rPr>
              <w:t>1.3.6.1.2.1.10.166.3.2.4.1.2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mplsTunnelHopIndex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6703AA">
              <w:rPr>
                <w:rFonts w:ascii="Helvetica" w:hAnsi="Helvetica" w:cs="Helvetica"/>
              </w:rPr>
              <w:t>1.3.6.1.2.1.10.166.3.2.4.1.3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mplsTunnelHopAddrType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</w:rPr>
              <w:t>1.3.6.1.2.1.10.166.3.2.4.1.</w:t>
            </w:r>
            <w:r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read-creat</w:t>
            </w:r>
            <w:r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cs="Helvetica" w:hint="eastAsia"/>
              </w:rPr>
              <w:t xml:space="preserve">Only support </w:t>
            </w:r>
            <w:r w:rsidRPr="00DD455F">
              <w:rPr>
                <w:rFonts w:cs="Helvetica"/>
              </w:rPr>
              <w:t>ipv4(1)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mplsTunnelHopIpAddr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</w:rPr>
              <w:t>1.3.6.1.2.1.10.166.3.2.4.1.</w:t>
            </w:r>
            <w:r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read-creat</w:t>
            </w:r>
            <w:r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mplsTunnelHopIpPrefixLen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</w:rPr>
              <w:t>1.3.6.1.2.1.10.166.3.2.4.1.</w:t>
            </w:r>
            <w:r>
              <w:rPr>
                <w:rFonts w:ascii="Helvetica" w:hAnsi="Helvetica" w:cs="Helvetica" w:hint="eastAsia"/>
              </w:rPr>
              <w:t>6)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read-creat</w:t>
            </w:r>
            <w:r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DA3AB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mplsTunnelHopAsNumber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</w:rPr>
              <w:t>1.3.6.1.2.1.10.166.3.2.4.1.</w:t>
            </w:r>
            <w:r>
              <w:rPr>
                <w:rFonts w:ascii="Helvetica" w:hAnsi="Helvetica" w:cs="Helvetica" w:hint="eastAsia"/>
              </w:rPr>
              <w:t>7)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read-creat</w:t>
            </w:r>
            <w:r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 xml:space="preserve">Not </w:t>
            </w:r>
            <w:r w:rsidRPr="00EB2AD7">
              <w:t>supported.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lastRenderedPageBreak/>
              <w:t>mplsTunnelHopAddrUnnum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</w:rPr>
              <w:t>1.3.6.1.2.1.10.166.3.2.4.1.</w:t>
            </w:r>
            <w:r>
              <w:rPr>
                <w:rFonts w:ascii="Helvetica" w:hAnsi="Helvetica" w:cs="Helvetica" w:hint="eastAsia"/>
              </w:rPr>
              <w:t>8)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read-creat</w:t>
            </w:r>
            <w:r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 xml:space="preserve">Not </w:t>
            </w:r>
            <w:r w:rsidRPr="00EB2AD7">
              <w:t>supported.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mplsTunnelHopLspId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</w:rPr>
              <w:t>1.3.6.1.2.1.10.166.3.2.4.1.</w:t>
            </w:r>
            <w:r>
              <w:rPr>
                <w:rFonts w:ascii="Helvetica" w:hAnsi="Helvetica" w:cs="Helvetica" w:hint="eastAsia"/>
              </w:rPr>
              <w:t>9)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read-creat</w:t>
            </w:r>
            <w:r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 xml:space="preserve">Not </w:t>
            </w:r>
            <w:r w:rsidRPr="00EB2AD7">
              <w:t>supported.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mplsTunnelHopType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</w:rPr>
              <w:t>1.3.6.1.2.1.10.166.3.2.4.1.</w:t>
            </w:r>
            <w:r>
              <w:rPr>
                <w:rFonts w:ascii="Helvetica" w:hAnsi="Helvetica" w:cs="Helvetica" w:hint="eastAsia"/>
              </w:rPr>
              <w:t>10)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read-creat</w:t>
            </w:r>
            <w:r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mplsTunnelHopInclude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</w:rPr>
              <w:t>1.3.6.1.2.1.10.166.3.2.4.1.</w:t>
            </w:r>
            <w:r>
              <w:rPr>
                <w:rFonts w:ascii="Helvetica" w:hAnsi="Helvetica" w:cs="Helvetica" w:hint="eastAsia"/>
              </w:rPr>
              <w:t>11)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read-creat</w:t>
            </w:r>
            <w:r w:rsidR="001C1C05"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mplsTunnelHopPathOptionName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6703AA">
              <w:rPr>
                <w:rFonts w:ascii="Helvetica" w:hAnsi="Helvetica" w:cs="Helvetica"/>
              </w:rPr>
              <w:t>1.3.</w:t>
            </w:r>
            <w:r>
              <w:rPr>
                <w:rFonts w:ascii="Helvetica" w:hAnsi="Helvetica" w:cs="Helvetica"/>
              </w:rPr>
              <w:t>6.1.2.1.10.166.3.2.4.1.</w:t>
            </w:r>
            <w:r>
              <w:rPr>
                <w:rFonts w:ascii="Helvetica" w:hAnsi="Helvetica" w:cs="Helvetica" w:hint="eastAsia"/>
              </w:rPr>
              <w:t>12)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read-creat</w:t>
            </w:r>
            <w:r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F30B3">
              <w:rPr>
                <w:rFonts w:ascii="Helvetica" w:hAnsi="Helvetica"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mplsTunnelHopEntryPathComp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</w:rPr>
              <w:t>1.3.6.1.2.1.10.166.3.2.4.1.</w:t>
            </w:r>
            <w:r>
              <w:rPr>
                <w:rFonts w:ascii="Helvetica" w:hAnsi="Helvetica" w:cs="Helvetica" w:hint="eastAsia"/>
              </w:rPr>
              <w:t>13)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read-creat</w:t>
            </w:r>
            <w:r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F30B3">
              <w:rPr>
                <w:rFonts w:ascii="Helvetica" w:hAnsi="Helvetica"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mplsTunnelHopRowStatus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6703AA">
              <w:rPr>
                <w:rFonts w:ascii="Helvetica" w:hAnsi="Helvetica" w:cs="Helvetica"/>
              </w:rPr>
              <w:t>1.3.6.1.2.1.10.166.3.2.4.1.</w:t>
            </w:r>
            <w:r>
              <w:rPr>
                <w:rFonts w:ascii="Helvetica" w:hAnsi="Helvetica" w:cs="Helvetica" w:hint="eastAsia"/>
              </w:rPr>
              <w:t>14)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read-creat</w:t>
            </w:r>
            <w:r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Only support </w:t>
            </w:r>
            <w:r>
              <w:rPr>
                <w:rFonts w:hint="eastAsia"/>
              </w:rPr>
              <w:t>active(1),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EB2AD7">
              <w:rPr>
                <w:rFonts w:hint="eastAsia"/>
              </w:rPr>
              <w:t>createAndGo(4)</w:t>
            </w:r>
            <w:r>
              <w:rPr>
                <w:rFonts w:hint="eastAsia"/>
              </w:rPr>
              <w:t xml:space="preserve"> and </w:t>
            </w:r>
            <w:r w:rsidRPr="00EB2AD7">
              <w:rPr>
                <w:rFonts w:hint="eastAsia"/>
              </w:rPr>
              <w:t>destroy(6)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mplsTunnelHopStorageType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</w:rPr>
              <w:t>1.3.6.1.2.1.10.166.3.2.4.1.</w:t>
            </w:r>
            <w:r>
              <w:rPr>
                <w:rFonts w:ascii="Helvetica" w:hAnsi="Helvetica" w:cs="Helvetica" w:hint="eastAsia"/>
              </w:rPr>
              <w:t>15)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read-creat</w:t>
            </w:r>
            <w:r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 xml:space="preserve">Not </w:t>
            </w:r>
            <w:r w:rsidRPr="00EB2AD7">
              <w:t>supported.</w:t>
            </w:r>
            <w:r>
              <w:rPr>
                <w:rFonts w:hint="eastAsia"/>
              </w:rPr>
              <w:t xml:space="preserve"> </w:t>
            </w:r>
            <w:r w:rsidRPr="00D927DF">
              <w:rPr>
                <w:rFonts w:hint="eastAsia"/>
              </w:rPr>
              <w:t xml:space="preserve">The value is always </w:t>
            </w:r>
            <w:r w:rsidRPr="00EF187D">
              <w:t>nonvolatile</w:t>
            </w:r>
            <w:r>
              <w:rPr>
                <w:rFonts w:hint="eastAsia"/>
              </w:rPr>
              <w:t>(3)</w:t>
            </w:r>
          </w:p>
        </w:tc>
      </w:tr>
    </w:tbl>
    <w:p w:rsidR="00AC4B81" w:rsidRPr="00A00B55" w:rsidRDefault="00AC4B81" w:rsidP="00AC4B8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3" w:name="_Toc397420534"/>
      <w:bookmarkStart w:id="14" w:name="_Toc94099069"/>
      <w:r w:rsidRPr="00A00B55">
        <w:rPr>
          <w:rFonts w:ascii="Helvetica" w:eastAsia="charset0MS Sans Serif" w:hAnsi="Helvetica" w:cs="Helvetica"/>
        </w:rPr>
        <w:t>mplsTunnelResourceIndexNext</w:t>
      </w:r>
      <w:bookmarkEnd w:id="13"/>
      <w:bookmarkEnd w:id="14"/>
    </w:p>
    <w:p w:rsidR="00AC4B81" w:rsidRPr="006703AA" w:rsidRDefault="00AC4B81" w:rsidP="00AC4B81">
      <w:pPr>
        <w:tabs>
          <w:tab w:val="left" w:pos="1806"/>
          <w:tab w:val="left" w:pos="2257"/>
          <w:tab w:val="left" w:pos="2709"/>
        </w:tabs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</w:t>
      </w:r>
      <w:r w:rsidRPr="006703AA">
        <w:rPr>
          <w:rFonts w:ascii="Helvetica" w:hAnsi="Helvetica" w:cs="Helvetica"/>
        </w:rPr>
        <w:t>: 1.3.6.1.2.1.10.166.3.2.5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179"/>
        <w:gridCol w:w="1000"/>
        <w:gridCol w:w="2880"/>
      </w:tblGrid>
      <w:tr w:rsidR="00AC4B81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03AA">
              <w:rPr>
                <w:rFonts w:ascii="Helvetica" w:hAnsi="Helvetica" w:cs="Helvetica"/>
              </w:rPr>
              <w:t>mplsTunnelResourceIndexNext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6703AA">
              <w:rPr>
                <w:rFonts w:ascii="Helvetica" w:hAnsi="Helvetica" w:cs="Helvetica"/>
                <w:szCs w:val="20"/>
              </w:rPr>
              <w:t>1.3.6.1.2.1.10.166.3.2.5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03A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</w:tbl>
    <w:p w:rsidR="00AC4B81" w:rsidRPr="00A00B55" w:rsidRDefault="00AC4B81" w:rsidP="00AC4B8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5" w:name="_Toc397420535"/>
      <w:bookmarkStart w:id="16" w:name="_Toc94099070"/>
      <w:r w:rsidRPr="00A00B55">
        <w:rPr>
          <w:rFonts w:ascii="Helvetica" w:eastAsia="charset0MS Sans Serif" w:hAnsi="Helvetica" w:cs="Helvetica"/>
        </w:rPr>
        <w:t>mplsTunnelResourceTable</w:t>
      </w:r>
      <w:bookmarkEnd w:id="15"/>
      <w:bookmarkEnd w:id="16"/>
    </w:p>
    <w:p w:rsidR="00AC4B81" w:rsidRPr="006703AA" w:rsidRDefault="00AC4B81" w:rsidP="00AC4B81">
      <w:pPr>
        <w:tabs>
          <w:tab w:val="left" w:pos="1806"/>
          <w:tab w:val="left" w:pos="2257"/>
          <w:tab w:val="left" w:pos="2709"/>
        </w:tabs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</w:t>
      </w:r>
      <w:r w:rsidRPr="006703AA">
        <w:rPr>
          <w:rFonts w:ascii="Helvetica" w:hAnsi="Helvetica" w:cs="Helvetica"/>
        </w:rPr>
        <w:t>: 1.3.6.1.2.1.10.166.3.2.6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417"/>
        <w:gridCol w:w="992"/>
        <w:gridCol w:w="2650"/>
      </w:tblGrid>
      <w:tr w:rsidR="00AC4B81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03AA">
              <w:rPr>
                <w:rFonts w:ascii="Helvetica" w:hAnsi="Helvetica" w:cs="Helvetica"/>
              </w:rPr>
              <w:t>mplsTunnelResourceIndex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6703AA">
              <w:rPr>
                <w:rFonts w:ascii="Helvetica" w:hAnsi="Helvetica" w:cs="Helvetica"/>
              </w:rPr>
              <w:t>1.3.6.1.2.1.10.166.3.2.6.1.1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03AA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03AA">
              <w:rPr>
                <w:rFonts w:ascii="Helvetica" w:hAnsi="Helvetica" w:cs="Helvetica"/>
              </w:rPr>
              <w:t>No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03AA">
              <w:rPr>
                <w:rFonts w:ascii="Helvetica" w:hAnsi="Helvetica" w:cs="Helvetica"/>
              </w:rPr>
              <w:t>mplsTunnelResourceMaxRate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</w:rPr>
              <w:t>1.3.6.1.2.1.10.166.3.2.6.1.</w:t>
            </w:r>
            <w:r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read-creat</w:t>
            </w:r>
            <w:r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03AA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cs="Helvetica" w:hint="eastAsia"/>
              </w:rPr>
              <w:t>Only support read operation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03AA">
              <w:rPr>
                <w:rFonts w:ascii="Helvetica" w:hAnsi="Helvetica" w:cs="Helvetica"/>
              </w:rPr>
              <w:t>mplsTunnelResourceMeanRate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</w:rPr>
              <w:t>1.3.6.1.2.1.10.166.3.2.6.1.</w:t>
            </w:r>
            <w:r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4B1A">
              <w:rPr>
                <w:rFonts w:ascii="Helvetica" w:hAnsi="Helvetica" w:cs="Helvetica"/>
              </w:rPr>
              <w:t>read-creat</w:t>
            </w:r>
            <w:r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03AA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03AA">
              <w:rPr>
                <w:rFonts w:ascii="Helvetica" w:hAnsi="Helvetica" w:cs="Helvetica"/>
              </w:rPr>
              <w:t>mplsTunnelResourceMaxBurstSize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</w:rPr>
              <w:t>1.3.6.1.2.1.10.166.3.2.6.1.</w:t>
            </w:r>
            <w:r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03AA">
              <w:rPr>
                <w:rFonts w:ascii="Helvetica" w:hAnsi="Helvetica" w:cs="Helvetica"/>
              </w:rPr>
              <w:t>read-creat</w:t>
            </w:r>
            <w:r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03AA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cs="Helvetica" w:hint="eastAsia"/>
              </w:rPr>
              <w:t>Only support read operation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03AA">
              <w:rPr>
                <w:rFonts w:ascii="Helvetica" w:hAnsi="Helvetica" w:cs="Helvetica"/>
              </w:rPr>
              <w:t>mplsTunnelResourceMeanBurstSize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</w:rPr>
              <w:t>1.3.6.1.2.1.10.166.3.2.6.1.</w:t>
            </w:r>
            <w:r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03AA">
              <w:rPr>
                <w:rFonts w:ascii="Helvetica" w:hAnsi="Helvetica" w:cs="Helvetica"/>
              </w:rPr>
              <w:t>read-creat</w:t>
            </w:r>
            <w:r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03AA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cs="Helvetica" w:hint="eastAsia"/>
              </w:rPr>
              <w:t>Only support read operation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03AA">
              <w:rPr>
                <w:rFonts w:ascii="Helvetica" w:hAnsi="Helvetica" w:cs="Helvetica"/>
              </w:rPr>
              <w:t>mplsTunnelResourceExBurstSize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</w:rPr>
              <w:t>1.3.6.1.2.1.10.166.3.2.6.1.</w:t>
            </w:r>
            <w:r>
              <w:rPr>
                <w:rFonts w:ascii="Helvetica" w:hAnsi="Helvetica" w:cs="Helvetica" w:hint="eastAsia"/>
              </w:rPr>
              <w:t>6)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03AA">
              <w:rPr>
                <w:rFonts w:ascii="Helvetica" w:hAnsi="Helvetica" w:cs="Helvetica"/>
              </w:rPr>
              <w:t>read-creat</w:t>
            </w:r>
            <w:r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03AA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cs="Helvetica" w:hint="eastAsia"/>
              </w:rPr>
              <w:t>Only support read operation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03AA">
              <w:rPr>
                <w:rFonts w:ascii="Helvetica" w:hAnsi="Helvetica" w:cs="Helvetica"/>
              </w:rPr>
              <w:t>mplsTunnelResourceFrequency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</w:rPr>
              <w:t>1.3.6.1.2.1.10.166.3.2.6.1.</w:t>
            </w:r>
            <w:r>
              <w:rPr>
                <w:rFonts w:ascii="Helvetica" w:hAnsi="Helvetica" w:cs="Helvetica" w:hint="eastAsia"/>
              </w:rPr>
              <w:t>7)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03AA">
              <w:rPr>
                <w:rFonts w:ascii="Helvetica" w:hAnsi="Helvetica" w:cs="Helvetica"/>
              </w:rPr>
              <w:t>read-creat</w:t>
            </w:r>
            <w:r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03AA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 xml:space="preserve">Not </w:t>
            </w:r>
            <w:r w:rsidRPr="00EB2AD7">
              <w:t>supported.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03AA">
              <w:rPr>
                <w:rFonts w:ascii="Helvetica" w:hAnsi="Helvetica" w:cs="Helvetica"/>
              </w:rPr>
              <w:t>mplsTunnelResourceWeight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</w:rPr>
              <w:t>1.3.6.1.2.1.10.166.3.2.6.1.</w:t>
            </w:r>
            <w:r>
              <w:rPr>
                <w:rFonts w:ascii="Helvetica" w:hAnsi="Helvetica" w:cs="Helvetica" w:hint="eastAsia"/>
              </w:rPr>
              <w:t>8)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03AA">
              <w:rPr>
                <w:rFonts w:ascii="Helvetica" w:hAnsi="Helvetica" w:cs="Helvetica"/>
              </w:rPr>
              <w:t>read-creat</w:t>
            </w:r>
            <w:r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03AA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 xml:space="preserve">Not </w:t>
            </w:r>
            <w:r w:rsidRPr="00EB2AD7">
              <w:t>supported.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03AA">
              <w:rPr>
                <w:rFonts w:ascii="Helvetica" w:hAnsi="Helvetica" w:cs="Helvetica"/>
              </w:rPr>
              <w:lastRenderedPageBreak/>
              <w:t>mplsTunnelResourceRowStatus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</w:rPr>
              <w:t>1.3.6.1.2.1.10.166.3.2.6.1.</w:t>
            </w:r>
            <w:r>
              <w:rPr>
                <w:rFonts w:ascii="Helvetica" w:hAnsi="Helvetica" w:cs="Helvetica" w:hint="eastAsia"/>
              </w:rPr>
              <w:t>9)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03AA">
              <w:rPr>
                <w:rFonts w:ascii="Helvetica" w:hAnsi="Helvetica" w:cs="Helvetica"/>
              </w:rPr>
              <w:t>read-creat</w:t>
            </w:r>
            <w:r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03AA">
              <w:rPr>
                <w:rFonts w:ascii="Helvetica" w:hAnsi="Helvetica" w:cs="Helvetica"/>
              </w:rPr>
              <w:t xml:space="preserve">Current 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 Only support </w:t>
            </w:r>
            <w:r>
              <w:rPr>
                <w:rFonts w:hint="eastAsia"/>
              </w:rPr>
              <w:t xml:space="preserve">active(1), </w:t>
            </w:r>
            <w:r w:rsidRPr="00EB2AD7">
              <w:rPr>
                <w:rFonts w:hint="eastAsia"/>
              </w:rPr>
              <w:t>createAndGo(4)</w:t>
            </w:r>
            <w:r>
              <w:rPr>
                <w:rFonts w:hint="eastAsia"/>
              </w:rPr>
              <w:t xml:space="preserve"> and </w:t>
            </w:r>
            <w:r w:rsidRPr="00EB2AD7">
              <w:rPr>
                <w:rFonts w:hint="eastAsia"/>
              </w:rPr>
              <w:t>destroy(6)</w:t>
            </w:r>
          </w:p>
        </w:tc>
      </w:tr>
      <w:tr w:rsidR="00AC4B81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03AA">
              <w:rPr>
                <w:rFonts w:ascii="Helvetica" w:hAnsi="Helvetica" w:cs="Helvetica"/>
              </w:rPr>
              <w:t>mplsTunnelResourceStorageType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C87CB5">
              <w:rPr>
                <w:rFonts w:ascii="Helvetica" w:hAnsi="Helvetica" w:cs="Helvetica"/>
              </w:rPr>
              <w:t>1.3.6.1.2.1.10.166.3.2.6.1.1</w:t>
            </w:r>
            <w:r>
              <w:rPr>
                <w:rFonts w:ascii="Helvetica" w:hAnsi="Helvetica" w:cs="Helvetica" w:hint="eastAsia"/>
              </w:rPr>
              <w:t>0)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03AA">
              <w:rPr>
                <w:rFonts w:ascii="Helvetica" w:hAnsi="Helvetica" w:cs="Helvetica"/>
              </w:rPr>
              <w:t>read-creat</w:t>
            </w:r>
            <w:r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6703A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03AA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 xml:space="preserve">Not </w:t>
            </w:r>
            <w:r w:rsidRPr="00EB2AD7">
              <w:t>supported.</w:t>
            </w:r>
            <w:r>
              <w:rPr>
                <w:rFonts w:hint="eastAsia"/>
              </w:rPr>
              <w:t xml:space="preserve"> </w:t>
            </w:r>
            <w:r w:rsidRPr="00D927DF">
              <w:rPr>
                <w:rFonts w:hint="eastAsia"/>
              </w:rPr>
              <w:t>The value is always 3</w:t>
            </w:r>
          </w:p>
        </w:tc>
      </w:tr>
    </w:tbl>
    <w:p w:rsidR="00AC4B81" w:rsidRPr="00A00B55" w:rsidRDefault="00AC4B81" w:rsidP="00AC4B8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7" w:name="_Toc397420536"/>
      <w:bookmarkStart w:id="18" w:name="_Toc94099071"/>
      <w:r w:rsidRPr="00A00B55">
        <w:rPr>
          <w:rFonts w:ascii="Helvetica" w:eastAsia="charset0MS Sans Serif" w:hAnsi="Helvetica" w:cs="Helvetica"/>
        </w:rPr>
        <w:t>mplsTunnelARHopTable</w:t>
      </w:r>
      <w:bookmarkEnd w:id="17"/>
      <w:bookmarkEnd w:id="18"/>
    </w:p>
    <w:p w:rsidR="00AC4B81" w:rsidRPr="00C87CB5" w:rsidRDefault="00AC4B81" w:rsidP="00AC4B81">
      <w:pPr>
        <w:tabs>
          <w:tab w:val="left" w:pos="1806"/>
          <w:tab w:val="left" w:pos="2257"/>
          <w:tab w:val="left" w:pos="2709"/>
        </w:tabs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</w:t>
      </w:r>
      <w:r w:rsidRPr="006703AA">
        <w:rPr>
          <w:rFonts w:ascii="Helvetica" w:hAnsi="Helvetica" w:cs="Helvetica"/>
        </w:rPr>
        <w:t xml:space="preserve">: </w:t>
      </w:r>
      <w:r w:rsidRPr="00C87CB5">
        <w:rPr>
          <w:rFonts w:ascii="Helvetica" w:hAnsi="Helvetica" w:cs="Helvetica"/>
        </w:rPr>
        <w:t>1.3.6.1.2.1.10.166.3.2.7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559"/>
        <w:gridCol w:w="1134"/>
        <w:gridCol w:w="2508"/>
      </w:tblGrid>
      <w:tr w:rsidR="00AC4B81" w:rsidRPr="00522330" w:rsidTr="0091260D">
        <w:trPr>
          <w:cantSplit/>
          <w:tblHeader/>
        </w:trPr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C4B81" w:rsidRPr="00522330" w:rsidTr="0091260D">
        <w:trPr>
          <w:cantSplit/>
        </w:trPr>
        <w:tc>
          <w:tcPr>
            <w:tcW w:w="311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4B81" w:rsidRPr="00C87CB5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7CB5">
              <w:rPr>
                <w:rFonts w:ascii="Helvetica" w:hAnsi="Helvetica" w:cs="Helvetica"/>
              </w:rPr>
              <w:t>mplsTunnelARHopListIndex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C87CB5">
              <w:rPr>
                <w:rFonts w:ascii="Helvetica" w:hAnsi="Helvetica" w:cs="Helvetica"/>
              </w:rPr>
              <w:t>1.3.6.1.2.1.10.166.3.2.7.1.1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87CB5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7CB5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87CB5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7CB5">
              <w:rPr>
                <w:rFonts w:ascii="Helvetica" w:hAnsi="Helvetica" w:cs="Helvetica"/>
              </w:rPr>
              <w:t>No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11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4B81" w:rsidRPr="00C87CB5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7CB5">
              <w:rPr>
                <w:rFonts w:ascii="Helvetica" w:hAnsi="Helvetica" w:cs="Helvetica"/>
              </w:rPr>
              <w:t>mplsTunnelARHopIndex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</w:rPr>
              <w:t>1.3.6.1.2.1.10.166.3.2.7.1.</w:t>
            </w:r>
            <w:r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87CB5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7CB5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87CB5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7CB5">
              <w:rPr>
                <w:rFonts w:ascii="Helvetica" w:hAnsi="Helvetica" w:cs="Helvetica"/>
              </w:rPr>
              <w:t>No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11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4B81" w:rsidRPr="00C87CB5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7CB5">
              <w:rPr>
                <w:rFonts w:ascii="Helvetica" w:hAnsi="Helvetica" w:cs="Helvetica"/>
              </w:rPr>
              <w:t>mplsTunnelARHopAddrType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C87CB5">
              <w:rPr>
                <w:rFonts w:ascii="Helvetica" w:hAnsi="Helvetica" w:cs="Helvetica"/>
              </w:rPr>
              <w:t>1.3.6.1.2.1.10.166.3.2.7.1.</w:t>
            </w:r>
            <w:r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87CB5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7CB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87CB5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7CB5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cs="Helvetica" w:hint="eastAsia"/>
              </w:rPr>
              <w:t xml:space="preserve">Only support </w:t>
            </w:r>
            <w:r w:rsidRPr="003031A6">
              <w:rPr>
                <w:rFonts w:cs="Helvetica"/>
              </w:rPr>
              <w:t>ipv4(1)</w:t>
            </w:r>
          </w:p>
        </w:tc>
      </w:tr>
      <w:tr w:rsidR="00AC4B81" w:rsidRPr="00522330" w:rsidTr="0091260D">
        <w:trPr>
          <w:cantSplit/>
        </w:trPr>
        <w:tc>
          <w:tcPr>
            <w:tcW w:w="311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4B81" w:rsidRPr="00C87CB5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7CB5">
              <w:rPr>
                <w:rFonts w:ascii="Helvetica" w:hAnsi="Helvetica" w:cs="Helvetica"/>
              </w:rPr>
              <w:t>mplsTunnelARHopIpAddr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</w:rPr>
              <w:t>1.3.6.1.2.1.10.166.3.2.7.1.</w:t>
            </w:r>
            <w:r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87CB5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7CB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87CB5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7CB5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11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4B81" w:rsidRPr="00C87CB5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7CB5">
              <w:rPr>
                <w:rFonts w:ascii="Helvetica" w:hAnsi="Helvetica" w:cs="Helvetica"/>
              </w:rPr>
              <w:t>mplsTunnelARHopAddrUnnum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</w:rPr>
              <w:t>1.3.6.1.2.1.10.166.3.2.7.1.</w:t>
            </w:r>
            <w:r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87CB5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7CB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87CB5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7CB5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 xml:space="preserve">Not </w:t>
            </w:r>
            <w:r w:rsidRPr="00EB2AD7">
              <w:t>supported</w:t>
            </w:r>
          </w:p>
        </w:tc>
      </w:tr>
      <w:tr w:rsidR="00AC4B81" w:rsidRPr="00522330" w:rsidTr="0091260D">
        <w:trPr>
          <w:cantSplit/>
        </w:trPr>
        <w:tc>
          <w:tcPr>
            <w:tcW w:w="311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4B81" w:rsidRPr="00C87CB5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7CB5">
              <w:rPr>
                <w:rFonts w:ascii="Helvetica" w:hAnsi="Helvetica" w:cs="Helvetica"/>
              </w:rPr>
              <w:t>mplsTunnelARHopLspId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C87CB5">
              <w:rPr>
                <w:rFonts w:ascii="Helvetica" w:hAnsi="Helvetica" w:cs="Helvetica"/>
              </w:rPr>
              <w:t>1.3.6.1.2.1.10.166.3.2.7.1.6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87CB5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7CB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87CB5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7CB5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 xml:space="preserve">Not </w:t>
            </w:r>
            <w:r w:rsidRPr="00EB2AD7">
              <w:t>supported</w:t>
            </w:r>
          </w:p>
        </w:tc>
      </w:tr>
    </w:tbl>
    <w:p w:rsidR="00AC4B81" w:rsidRPr="00A00B55" w:rsidRDefault="00AC4B81" w:rsidP="00AC4B8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9" w:name="_Toc397420537"/>
      <w:bookmarkStart w:id="20" w:name="_Toc94099072"/>
      <w:r w:rsidRPr="00A00B55">
        <w:rPr>
          <w:rFonts w:ascii="Helvetica" w:eastAsia="charset0MS Sans Serif" w:hAnsi="Helvetica" w:cs="Helvetica"/>
        </w:rPr>
        <w:t>mplsTunnelCHopTable</w:t>
      </w:r>
      <w:bookmarkEnd w:id="19"/>
      <w:bookmarkEnd w:id="20"/>
    </w:p>
    <w:p w:rsidR="00AC4B81" w:rsidRPr="006703AA" w:rsidRDefault="00AC4B81" w:rsidP="00AC4B81">
      <w:pPr>
        <w:tabs>
          <w:tab w:val="left" w:pos="1806"/>
          <w:tab w:val="left" w:pos="2257"/>
          <w:tab w:val="left" w:pos="2709"/>
        </w:tabs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</w:t>
      </w:r>
      <w:r w:rsidRPr="006703AA">
        <w:rPr>
          <w:rFonts w:ascii="Helvetica" w:hAnsi="Helvetica" w:cs="Helvetica"/>
        </w:rPr>
        <w:t xml:space="preserve">: </w:t>
      </w:r>
      <w:r w:rsidRPr="008872FD">
        <w:rPr>
          <w:rFonts w:ascii="Helvetica" w:hAnsi="Helvetica" w:cs="Helvetica"/>
        </w:rPr>
        <w:t>1.3.6.1.2.1.10.166.3.2.8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559"/>
        <w:gridCol w:w="1134"/>
        <w:gridCol w:w="2508"/>
      </w:tblGrid>
      <w:tr w:rsidR="00AC4B81" w:rsidRPr="00522330" w:rsidTr="0091260D">
        <w:trPr>
          <w:cantSplit/>
          <w:tblHeader/>
        </w:trPr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C4B81" w:rsidRPr="00522330" w:rsidTr="0091260D">
        <w:trPr>
          <w:cantSplit/>
        </w:trPr>
        <w:tc>
          <w:tcPr>
            <w:tcW w:w="311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4B81" w:rsidRPr="008872FD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872FD">
              <w:rPr>
                <w:rFonts w:ascii="Helvetica" w:hAnsi="Helvetica" w:cs="Helvetica"/>
              </w:rPr>
              <w:t>mplsTunnelCHopListIndex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8872FD">
              <w:rPr>
                <w:rFonts w:ascii="Helvetica" w:hAnsi="Helvetica" w:cs="Helvetica"/>
              </w:rPr>
              <w:t>1.3.6.1.2.1.10.166.3.2.8.1.1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8872FD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872FD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8872FD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872FD">
              <w:rPr>
                <w:rFonts w:ascii="Helvetica" w:hAnsi="Helvetica" w:cs="Helvetica"/>
              </w:rPr>
              <w:t>No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11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4B81" w:rsidRPr="008872FD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872FD">
              <w:rPr>
                <w:rFonts w:ascii="Helvetica" w:hAnsi="Helvetica" w:cs="Helvetica"/>
              </w:rPr>
              <w:t>mplsTunnelCHopIndex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</w:rPr>
              <w:t>1.3.6.1.2.1.10.166.3.2.8.1.</w:t>
            </w:r>
            <w:r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8872FD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872FD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8872FD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872FD">
              <w:rPr>
                <w:rFonts w:ascii="Helvetica" w:hAnsi="Helvetica" w:cs="Helvetica"/>
              </w:rPr>
              <w:t>No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11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4B81" w:rsidRPr="008872FD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872FD">
              <w:rPr>
                <w:rFonts w:ascii="Helvetica" w:hAnsi="Helvetica" w:cs="Helvetica"/>
              </w:rPr>
              <w:t>mplsTunnelCHopAddrType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</w:rPr>
              <w:t>1.3.6.1.2.1.10.166.3.2.8.1.</w:t>
            </w:r>
            <w:r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8872FD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872FD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8872FD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872FD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cs="Helvetica" w:hint="eastAsia"/>
              </w:rPr>
              <w:t xml:space="preserve">Only support </w:t>
            </w:r>
            <w:r w:rsidRPr="003031A6">
              <w:rPr>
                <w:rFonts w:cs="Helvetica"/>
              </w:rPr>
              <w:t>ipv4(1)</w:t>
            </w:r>
          </w:p>
        </w:tc>
      </w:tr>
      <w:tr w:rsidR="00AC4B81" w:rsidRPr="00522330" w:rsidTr="0091260D">
        <w:trPr>
          <w:cantSplit/>
        </w:trPr>
        <w:tc>
          <w:tcPr>
            <w:tcW w:w="311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4B81" w:rsidRPr="008872FD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872FD">
              <w:rPr>
                <w:rFonts w:ascii="Helvetica" w:hAnsi="Helvetica" w:cs="Helvetica"/>
              </w:rPr>
              <w:t>mplsTunnelCHopIpAddr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</w:rPr>
              <w:t>1.3.6.1.2.1.10.166.3.2.8.1.</w:t>
            </w:r>
            <w:r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8872FD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872FD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8872FD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872FD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11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4B81" w:rsidRPr="008872FD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872FD">
              <w:rPr>
                <w:rFonts w:ascii="Helvetica" w:hAnsi="Helvetica" w:cs="Helvetica"/>
              </w:rPr>
              <w:t>mplsTunnelCHopIpPrefixLen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</w:rPr>
              <w:t>1.3.6.1.2.1.10.166.3.2.8.1.</w:t>
            </w:r>
            <w:r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8872FD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872FD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8872FD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872FD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11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4B81" w:rsidRPr="008872FD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872FD">
              <w:rPr>
                <w:rFonts w:ascii="Helvetica" w:hAnsi="Helvetica" w:cs="Helvetica"/>
              </w:rPr>
              <w:t>mplsTunnelCHopAsNumber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</w:rPr>
              <w:t>1.3.6.1.2.1.10.166.3.2.8.1.</w:t>
            </w:r>
            <w:r>
              <w:rPr>
                <w:rFonts w:ascii="Helvetica" w:hAnsi="Helvetica" w:cs="Helvetica" w:hint="eastAsia"/>
              </w:rPr>
              <w:t>6)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8872FD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872FD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8872FD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872FD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 xml:space="preserve">Not </w:t>
            </w:r>
            <w:r w:rsidRPr="00EB2AD7">
              <w:t>supported</w:t>
            </w:r>
          </w:p>
        </w:tc>
      </w:tr>
      <w:tr w:rsidR="00AC4B81" w:rsidRPr="00522330" w:rsidTr="0091260D">
        <w:trPr>
          <w:cantSplit/>
        </w:trPr>
        <w:tc>
          <w:tcPr>
            <w:tcW w:w="311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4B81" w:rsidRPr="008872FD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872FD">
              <w:rPr>
                <w:rFonts w:ascii="Helvetica" w:hAnsi="Helvetica" w:cs="Helvetica"/>
              </w:rPr>
              <w:t>mplsTunnelCHopAddrUnnum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</w:rPr>
              <w:t>1.3.6.1.2.1.10.166.3.2.8.1.</w:t>
            </w:r>
            <w:r>
              <w:rPr>
                <w:rFonts w:ascii="Helvetica" w:hAnsi="Helvetica" w:cs="Helvetica" w:hint="eastAsia"/>
              </w:rPr>
              <w:t>7)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8872FD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872FD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8872FD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872FD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 xml:space="preserve">Not </w:t>
            </w:r>
            <w:r w:rsidRPr="00EB2AD7">
              <w:t>supported</w:t>
            </w:r>
          </w:p>
        </w:tc>
      </w:tr>
      <w:tr w:rsidR="00AC4B81" w:rsidRPr="00522330" w:rsidTr="0091260D">
        <w:trPr>
          <w:cantSplit/>
        </w:trPr>
        <w:tc>
          <w:tcPr>
            <w:tcW w:w="311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4B81" w:rsidRPr="008872FD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872FD">
              <w:rPr>
                <w:rFonts w:ascii="Helvetica" w:hAnsi="Helvetica" w:cs="Helvetica"/>
              </w:rPr>
              <w:t>mplsTunnelCHopLspId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</w:rPr>
              <w:t>1.3.6.1.2.1.10.166.3.2.8.1.</w:t>
            </w:r>
            <w:r>
              <w:rPr>
                <w:rFonts w:ascii="Helvetica" w:hAnsi="Helvetica" w:cs="Helvetica" w:hint="eastAsia"/>
              </w:rPr>
              <w:t>8)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8872FD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872FD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8872FD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872FD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 xml:space="preserve">Not </w:t>
            </w:r>
            <w:r w:rsidRPr="00EB2AD7">
              <w:t>supported</w:t>
            </w:r>
          </w:p>
        </w:tc>
      </w:tr>
      <w:tr w:rsidR="00AC4B81" w:rsidRPr="00522330" w:rsidTr="0091260D">
        <w:trPr>
          <w:cantSplit/>
        </w:trPr>
        <w:tc>
          <w:tcPr>
            <w:tcW w:w="311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4B81" w:rsidRPr="008872FD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872FD">
              <w:rPr>
                <w:rFonts w:ascii="Helvetica" w:hAnsi="Helvetica" w:cs="Helvetica"/>
              </w:rPr>
              <w:t>mplsTunnelCHopType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</w:rPr>
              <w:t>1.3.6.1.2.1.10.166.3.2.8.1.</w:t>
            </w:r>
            <w:r>
              <w:rPr>
                <w:rFonts w:ascii="Helvetica" w:hAnsi="Helvetica" w:cs="Helvetica" w:hint="eastAsia"/>
              </w:rPr>
              <w:t>9)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8872FD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872FD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8872FD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872FD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</w:tbl>
    <w:p w:rsidR="00AC4B81" w:rsidRPr="00A00B55" w:rsidRDefault="00AC4B81" w:rsidP="00AC4B8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1" w:name="_Toc397420538"/>
      <w:bookmarkStart w:id="22" w:name="_Toc94099073"/>
      <w:r w:rsidRPr="00A00B55">
        <w:rPr>
          <w:rFonts w:ascii="Helvetica" w:eastAsia="charset0MS Sans Serif" w:hAnsi="Helvetica" w:cs="Helvetica"/>
        </w:rPr>
        <w:lastRenderedPageBreak/>
        <w:t>mplsTunnelPerfTable</w:t>
      </w:r>
      <w:bookmarkEnd w:id="21"/>
      <w:bookmarkEnd w:id="22"/>
    </w:p>
    <w:p w:rsidR="00AC4B81" w:rsidRPr="00EC7D50" w:rsidRDefault="00AC4B81" w:rsidP="00AC4B81">
      <w:pPr>
        <w:tabs>
          <w:tab w:val="left" w:pos="1806"/>
          <w:tab w:val="left" w:pos="2257"/>
          <w:tab w:val="left" w:pos="2709"/>
        </w:tabs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</w:t>
      </w:r>
      <w:r w:rsidRPr="006703AA">
        <w:rPr>
          <w:rFonts w:ascii="Helvetica" w:hAnsi="Helvetica" w:cs="Helvetica"/>
        </w:rPr>
        <w:t xml:space="preserve">: </w:t>
      </w:r>
      <w:r w:rsidRPr="00EC7D50">
        <w:rPr>
          <w:rFonts w:ascii="Helvetica" w:hAnsi="Helvetica" w:cs="Helvetica"/>
        </w:rPr>
        <w:t>1.3.6.1.2.1.10.166.3.2.9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321"/>
        <w:gridCol w:w="1000"/>
        <w:gridCol w:w="2880"/>
      </w:tblGrid>
      <w:tr w:rsidR="00AC4B81" w:rsidRPr="00522330" w:rsidTr="0091260D">
        <w:trPr>
          <w:cantSplit/>
          <w:tblHeader/>
        </w:trPr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C4B81" w:rsidRPr="00522330" w:rsidTr="0091260D">
        <w:trPr>
          <w:cantSplit/>
        </w:trPr>
        <w:tc>
          <w:tcPr>
            <w:tcW w:w="311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4B81" w:rsidRPr="00EC7D5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C7D50">
              <w:rPr>
                <w:rFonts w:ascii="Helvetica" w:hAnsi="Helvetica" w:cs="Helvetica"/>
              </w:rPr>
              <w:t>mplsTunnelPerfPackets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EC7D50">
              <w:rPr>
                <w:rFonts w:ascii="Helvetica" w:hAnsi="Helvetica" w:cs="Helvetica"/>
              </w:rPr>
              <w:t>1.3.6.1.2.1.10.166.3.2.9.1.1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EC7D5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C7D5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8872FD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11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4B81" w:rsidRPr="00EC7D5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C7D50">
              <w:rPr>
                <w:rFonts w:ascii="Helvetica" w:hAnsi="Helvetica" w:cs="Helvetica"/>
              </w:rPr>
              <w:t>mplsTunnelPerfHCPackets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EC7D50">
              <w:rPr>
                <w:rFonts w:ascii="Helvetica" w:hAnsi="Helvetica" w:cs="Helvetica"/>
              </w:rPr>
              <w:t>1.3.6.1.2.1.10.166.3.2.9.1.2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EC7D5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C7D5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8872FD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11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4B81" w:rsidRPr="00EC7D5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C7D50">
              <w:rPr>
                <w:rFonts w:ascii="Helvetica" w:hAnsi="Helvetica" w:cs="Helvetica"/>
              </w:rPr>
              <w:t>mplsTunnelPerfErrors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EC7D50">
              <w:rPr>
                <w:rFonts w:ascii="Helvetica" w:hAnsi="Helvetica" w:cs="Helvetica"/>
              </w:rPr>
              <w:t>1.3.6.1.2.1.10.166.3.2.9.1.3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EC7D5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C7D5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8872FD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11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4B81" w:rsidRPr="00EC7D5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C7D50">
              <w:rPr>
                <w:rFonts w:ascii="Helvetica" w:hAnsi="Helvetica" w:cs="Helvetica"/>
              </w:rPr>
              <w:t>mplsTunnelPerfBytes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</w:rPr>
              <w:t>1.3.6.1.2.1.10.166.3.2.9.1.</w:t>
            </w:r>
            <w:r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EC7D5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C7D5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8872FD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  <w:tr w:rsidR="00AC4B81" w:rsidRPr="00522330" w:rsidTr="0091260D">
        <w:trPr>
          <w:cantSplit/>
        </w:trPr>
        <w:tc>
          <w:tcPr>
            <w:tcW w:w="311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4B81" w:rsidRPr="00EC7D5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C7D50">
              <w:rPr>
                <w:rFonts w:ascii="Helvetica" w:hAnsi="Helvetica" w:cs="Helvetica"/>
              </w:rPr>
              <w:t>mplsTunnelPerfHCBytes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EC7D50">
              <w:rPr>
                <w:rFonts w:ascii="Helvetica" w:hAnsi="Helvetica" w:cs="Helvetica"/>
              </w:rPr>
              <w:t>1.3.6.1.2.1.10.166.3.2.9.1.5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EC7D5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C7D5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8872FD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</w:tbl>
    <w:p w:rsidR="00AC4B81" w:rsidRPr="00A00B55" w:rsidRDefault="00AC4B81" w:rsidP="00AC4B8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3" w:name="_Toc397420539"/>
      <w:bookmarkStart w:id="24" w:name="_Toc94099074"/>
      <w:r w:rsidRPr="00A00B55">
        <w:rPr>
          <w:rFonts w:ascii="Helvetica" w:eastAsia="charset0MS Sans Serif" w:hAnsi="Helvetica" w:cs="Helvetica"/>
        </w:rPr>
        <w:t>mplsTunnelCRLDPResTable</w:t>
      </w:r>
      <w:bookmarkEnd w:id="23"/>
      <w:bookmarkEnd w:id="24"/>
    </w:p>
    <w:p w:rsidR="00AC4B81" w:rsidRDefault="00AC4B81" w:rsidP="00AC4B81">
      <w:pPr>
        <w:tabs>
          <w:tab w:val="left" w:pos="1806"/>
          <w:tab w:val="left" w:pos="2257"/>
          <w:tab w:val="left" w:pos="2709"/>
        </w:tabs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</w:t>
      </w:r>
      <w:r w:rsidRPr="006703AA">
        <w:rPr>
          <w:rFonts w:ascii="Helvetica" w:hAnsi="Helvetica" w:cs="Helvetica"/>
        </w:rPr>
        <w:t xml:space="preserve">: </w:t>
      </w:r>
      <w:r w:rsidRPr="004D5820">
        <w:rPr>
          <w:rFonts w:ascii="Helvetica" w:hAnsi="Helvetica" w:cs="Helvetica"/>
        </w:rPr>
        <w:t>1.3.6.1.2.1.10.166.3.2.10</w:t>
      </w:r>
    </w:p>
    <w:p w:rsidR="00AC4B81" w:rsidRPr="006703AA" w:rsidRDefault="00AC4B81" w:rsidP="00AC4B81">
      <w:pPr>
        <w:tabs>
          <w:tab w:val="left" w:pos="1806"/>
          <w:tab w:val="left" w:pos="2257"/>
          <w:tab w:val="left" w:pos="2709"/>
        </w:tabs>
        <w:rPr>
          <w:rFonts w:ascii="Helvetica" w:hAnsi="Helvetica" w:cs="Helvetica"/>
        </w:rPr>
      </w:pPr>
      <w:r>
        <w:rPr>
          <w:rFonts w:ascii="Helvetica" w:hAnsi="Helvetica" w:cs="Helvetica" w:hint="eastAsia"/>
        </w:rPr>
        <w:t>This table is not supported.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418"/>
        <w:gridCol w:w="992"/>
        <w:gridCol w:w="2508"/>
      </w:tblGrid>
      <w:tr w:rsidR="00AC4B81" w:rsidRPr="00522330" w:rsidTr="0091260D">
        <w:trPr>
          <w:cantSplit/>
          <w:tblHeader/>
        </w:trPr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C4B81" w:rsidRPr="00522330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4B81" w:rsidRPr="004D582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D5820">
              <w:rPr>
                <w:rFonts w:ascii="Helvetica" w:hAnsi="Helvetica" w:cs="Helvetica"/>
              </w:rPr>
              <w:t>mplsTunnelCRLDPResMeanBurstSize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4D5820">
              <w:rPr>
                <w:rFonts w:ascii="Helvetica" w:hAnsi="Helvetica" w:cs="Helvetica"/>
              </w:rPr>
              <w:t>1.3.6.1.2.1.10.166.3.2.10.1.1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4D582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D5820">
              <w:rPr>
                <w:rFonts w:ascii="Helvetica" w:hAnsi="Helvetica" w:cs="Helvetica"/>
              </w:rPr>
              <w:t>read-creat</w:t>
            </w:r>
            <w:r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4D582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  <w:tr w:rsidR="00AC4B81" w:rsidRPr="00522330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4B81" w:rsidRPr="004D582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D5820">
              <w:rPr>
                <w:rFonts w:ascii="Helvetica" w:hAnsi="Helvetica" w:cs="Helvetica"/>
              </w:rPr>
              <w:t xml:space="preserve">mplsTunnelCRLDPResExBurstSize </w:t>
            </w:r>
            <w:r>
              <w:rPr>
                <w:rFonts w:ascii="Helvetica" w:hAnsi="Helvetica" w:cs="Helvetica" w:hint="eastAsia"/>
              </w:rPr>
              <w:t>(</w:t>
            </w:r>
            <w:r>
              <w:rPr>
                <w:rFonts w:ascii="Helvetica" w:hAnsi="Helvetica" w:cs="Helvetica"/>
              </w:rPr>
              <w:t>1.3.6.1.2.1.10.166.3.2.10.1.</w:t>
            </w:r>
            <w:r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4D582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D5820">
              <w:rPr>
                <w:rFonts w:ascii="Helvetica" w:hAnsi="Helvetica" w:cs="Helvetica"/>
              </w:rPr>
              <w:t>read-creat</w:t>
            </w:r>
            <w:r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4D582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  <w:tr w:rsidR="00AC4B81" w:rsidRPr="00522330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4B81" w:rsidRPr="004D582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D5820">
              <w:rPr>
                <w:rFonts w:ascii="Helvetica" w:hAnsi="Helvetica" w:cs="Helvetica"/>
              </w:rPr>
              <w:t xml:space="preserve">mplsTunnelCRLDPResFrequency </w:t>
            </w:r>
            <w:r>
              <w:rPr>
                <w:rFonts w:ascii="Helvetica" w:hAnsi="Helvetica" w:cs="Helvetica" w:hint="eastAsia"/>
              </w:rPr>
              <w:t>(</w:t>
            </w:r>
            <w:r>
              <w:rPr>
                <w:rFonts w:ascii="Helvetica" w:hAnsi="Helvetica" w:cs="Helvetica"/>
              </w:rPr>
              <w:t>1.3.6.1.2.1.10.166.3.2.10.1.</w:t>
            </w:r>
            <w:r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4D582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D5820">
              <w:rPr>
                <w:rFonts w:ascii="Helvetica" w:hAnsi="Helvetica" w:cs="Helvetica"/>
              </w:rPr>
              <w:t>read-creat</w:t>
            </w:r>
            <w:r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4D582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  <w:tr w:rsidR="00AC4B81" w:rsidRPr="00522330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4B81" w:rsidRPr="004D582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D5820">
              <w:rPr>
                <w:rFonts w:ascii="Helvetica" w:hAnsi="Helvetica" w:cs="Helvetica"/>
              </w:rPr>
              <w:t>mplsTunnelCRLDPResWeight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</w:rPr>
              <w:t>1.3.6.1.2.1.10.166.3.2.10.1.</w:t>
            </w:r>
            <w:r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4D582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D5820">
              <w:rPr>
                <w:rFonts w:ascii="Helvetica" w:hAnsi="Helvetica" w:cs="Helvetica"/>
              </w:rPr>
              <w:t>read-creat</w:t>
            </w:r>
            <w:r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4D582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  <w:tr w:rsidR="00AC4B81" w:rsidRPr="00522330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4B81" w:rsidRPr="004D582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D5820">
              <w:rPr>
                <w:rFonts w:ascii="Helvetica" w:hAnsi="Helvetica" w:cs="Helvetica"/>
              </w:rPr>
              <w:t xml:space="preserve">mplsTunnelCRLDPResFlags </w:t>
            </w:r>
            <w:r>
              <w:rPr>
                <w:rFonts w:ascii="Helvetica" w:hAnsi="Helvetica" w:cs="Helvetica" w:hint="eastAsia"/>
              </w:rPr>
              <w:t>(</w:t>
            </w:r>
            <w:r>
              <w:rPr>
                <w:rFonts w:ascii="Helvetica" w:hAnsi="Helvetica" w:cs="Helvetica"/>
              </w:rPr>
              <w:t>1.3.6.1.2.1.10.166.3.2.10.1.</w:t>
            </w:r>
            <w:r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4D582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D5820">
              <w:rPr>
                <w:rFonts w:ascii="Helvetica" w:hAnsi="Helvetica" w:cs="Helvetica"/>
              </w:rPr>
              <w:t>read-creat</w:t>
            </w:r>
            <w:r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4D582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  <w:tr w:rsidR="00AC4B81" w:rsidRPr="00522330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4B81" w:rsidRPr="004D582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D5820">
              <w:rPr>
                <w:rFonts w:ascii="Helvetica" w:hAnsi="Helvetica" w:cs="Helvetica"/>
              </w:rPr>
              <w:t xml:space="preserve">mplsTunnelCRLDPResRowStatus </w:t>
            </w:r>
            <w:r>
              <w:rPr>
                <w:rFonts w:ascii="Helvetica" w:hAnsi="Helvetica" w:cs="Helvetica" w:hint="eastAsia"/>
              </w:rPr>
              <w:t>(</w:t>
            </w:r>
            <w:r>
              <w:rPr>
                <w:rFonts w:ascii="Helvetica" w:hAnsi="Helvetica" w:cs="Helvetica"/>
              </w:rPr>
              <w:t>1.3.6.1.2.1.10.166.3.2.10.1.</w:t>
            </w:r>
            <w:r>
              <w:rPr>
                <w:rFonts w:ascii="Helvetica" w:hAnsi="Helvetica" w:cs="Helvetica" w:hint="eastAsia"/>
              </w:rPr>
              <w:t>6)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4D582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D5820">
              <w:rPr>
                <w:rFonts w:ascii="Helvetica" w:hAnsi="Helvetica" w:cs="Helvetica"/>
              </w:rPr>
              <w:t>read-creat</w:t>
            </w:r>
            <w:r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4D582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  <w:tr w:rsidR="00AC4B81" w:rsidRPr="00522330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4B81" w:rsidRPr="004D582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D5820">
              <w:rPr>
                <w:rFonts w:ascii="Helvetica" w:hAnsi="Helvetica" w:cs="Helvetica"/>
              </w:rPr>
              <w:t xml:space="preserve">mplsTunnelCRLDPResStorageType </w:t>
            </w:r>
            <w:r>
              <w:rPr>
                <w:rFonts w:ascii="Helvetica" w:hAnsi="Helvetica" w:cs="Helvetica" w:hint="eastAsia"/>
              </w:rPr>
              <w:t>(</w:t>
            </w:r>
            <w:r w:rsidRPr="004D5820">
              <w:rPr>
                <w:rFonts w:ascii="Helvetica" w:hAnsi="Helvetica" w:cs="Helvetica"/>
              </w:rPr>
              <w:t>1.3.6.1.2.1.10.166.3.2.10.1.7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4D582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D5820">
              <w:rPr>
                <w:rFonts w:ascii="Helvetica" w:hAnsi="Helvetica" w:cs="Helvetica"/>
              </w:rPr>
              <w:t>read-creat</w:t>
            </w:r>
            <w:r>
              <w:rPr>
                <w:rFonts w:ascii="Helvetica" w:hAnsi="Helvetica" w:cs="Helvetica" w:hint="eastAsia"/>
              </w:rPr>
              <w:t>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4D5820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</w:tbl>
    <w:p w:rsidR="00AC4B81" w:rsidRPr="00A00B55" w:rsidRDefault="00AC4B81" w:rsidP="00AC4B8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5" w:name="_Toc397420540"/>
      <w:bookmarkStart w:id="26" w:name="_Toc94099075"/>
      <w:r w:rsidRPr="00A00B55">
        <w:rPr>
          <w:rFonts w:ascii="Helvetica" w:eastAsia="charset0MS Sans Serif" w:hAnsi="Helvetica" w:cs="Helvetica"/>
        </w:rPr>
        <w:t>mplsTunnelNotificationEnable</w:t>
      </w:r>
      <w:bookmarkEnd w:id="25"/>
      <w:bookmarkEnd w:id="26"/>
    </w:p>
    <w:p w:rsidR="00AC4B81" w:rsidRPr="00C12D7C" w:rsidRDefault="00AC4B81" w:rsidP="00AC4B81">
      <w:pPr>
        <w:tabs>
          <w:tab w:val="left" w:pos="1806"/>
          <w:tab w:val="left" w:pos="2257"/>
          <w:tab w:val="left" w:pos="2709"/>
        </w:tabs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</w:t>
      </w:r>
      <w:r w:rsidRPr="006703AA">
        <w:rPr>
          <w:rFonts w:ascii="Helvetica" w:hAnsi="Helvetica" w:cs="Helvetica"/>
        </w:rPr>
        <w:t xml:space="preserve">: </w:t>
      </w:r>
      <w:r w:rsidRPr="00C12D7C">
        <w:rPr>
          <w:rFonts w:ascii="Helvetica" w:hAnsi="Helvetica" w:cs="Helvetica"/>
        </w:rPr>
        <w:t>1.3.6.1.2.1.10.166.3.2.11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321"/>
        <w:gridCol w:w="1000"/>
        <w:gridCol w:w="2880"/>
      </w:tblGrid>
      <w:tr w:rsidR="00AC4B81" w:rsidRPr="00522330" w:rsidTr="0091260D">
        <w:trPr>
          <w:cantSplit/>
          <w:tblHeader/>
        </w:trPr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4B81" w:rsidRPr="00522330" w:rsidRDefault="00AC4B8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C4B81" w:rsidRPr="00522330" w:rsidTr="0091260D">
        <w:trPr>
          <w:cantSplit/>
        </w:trPr>
        <w:tc>
          <w:tcPr>
            <w:tcW w:w="311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12D7C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12D7C">
              <w:rPr>
                <w:rFonts w:ascii="Helvetica" w:hAnsi="Helvetica" w:cs="Helvetica"/>
              </w:rPr>
              <w:t>mplsTunnelNotificationEnable</w:t>
            </w:r>
            <w:r w:rsidRPr="00C12D7C">
              <w:rPr>
                <w:rFonts w:ascii="Helvetica" w:hAnsi="Helvetica" w:cs="Helvetica" w:hint="eastAsia"/>
              </w:rPr>
              <w:t xml:space="preserve"> (</w:t>
            </w:r>
            <w:r w:rsidRPr="00C12D7C">
              <w:rPr>
                <w:rFonts w:ascii="Helvetica" w:hAnsi="Helvetica" w:cs="Helvetica"/>
              </w:rPr>
              <w:t>1.3.6.1.2.1.10.166.3.2.11</w:t>
            </w:r>
            <w:r w:rsidRPr="00C12D7C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12D7C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12D7C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C12D7C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D582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C4B81" w:rsidRPr="00274B1A" w:rsidRDefault="00AC4B8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0017">
              <w:rPr>
                <w:rFonts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E1D" w:rsidRDefault="00EB3E1D">
      <w:r>
        <w:separator/>
      </w:r>
    </w:p>
  </w:endnote>
  <w:endnote w:type="continuationSeparator" w:id="0">
    <w:p w:rsidR="00EB3E1D" w:rsidRDefault="00EB3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EC05A4">
      <w:fldChar w:fldCharType="begin"/>
    </w:r>
    <w:r>
      <w:instrText>PAGE</w:instrText>
    </w:r>
    <w:r w:rsidR="00EC05A4">
      <w:fldChar w:fldCharType="separate"/>
    </w:r>
    <w:r w:rsidR="00616706">
      <w:rPr>
        <w:noProof/>
      </w:rPr>
      <w:t>1</w:t>
    </w:r>
    <w:r w:rsidR="00EC05A4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616706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E1D" w:rsidRDefault="00EB3E1D">
      <w:r>
        <w:separator/>
      </w:r>
    </w:p>
  </w:footnote>
  <w:footnote w:type="continuationSeparator" w:id="0">
    <w:p w:rsidR="00EB3E1D" w:rsidRDefault="00EB3E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AC4B81" w:rsidRPr="00AC4B81">
      <w:t xml:space="preserve"> MPLS-TE-STD-MIB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05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6706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6156A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4B81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3E1D"/>
    <w:rsid w:val="00EB41B3"/>
    <w:rsid w:val="00EB5A46"/>
    <w:rsid w:val="00EB7488"/>
    <w:rsid w:val="00EB7973"/>
    <w:rsid w:val="00EC05A4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AC4B81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AC4B81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AC4B81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AC4B81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AC4B81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AC4B81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AC4B81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8B224-5677-4135-9738-ECBC4D60F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954</Words>
  <Characters>10342</Characters>
  <Application>Microsoft Office Word</Application>
  <DocSecurity>0</DocSecurity>
  <Lines>689</Lines>
  <Paragraphs>537</Paragraphs>
  <ScaleCrop>false</ScaleCrop>
  <Company/>
  <LinksUpToDate>false</LinksUpToDate>
  <CharactersWithSpaces>10759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22</cp:revision>
  <cp:lastPrinted>2010-05-04T10:01:00Z</cp:lastPrinted>
  <dcterms:created xsi:type="dcterms:W3CDTF">2014-07-11T01:33:00Z</dcterms:created>
  <dcterms:modified xsi:type="dcterms:W3CDTF">2022-01-26T06:08:00Z</dcterms:modified>
</cp:coreProperties>
</file>